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D2EE9A" w14:textId="77777777" w:rsidR="000552C4" w:rsidRPr="00E960BB" w:rsidRDefault="00CD6897" w:rsidP="000552C4">
      <w:pPr>
        <w:spacing w:line="240" w:lineRule="auto"/>
        <w:jc w:val="right"/>
        <w:rPr>
          <w:rFonts w:ascii="Corbel" w:hAnsi="Corbel"/>
          <w:bCs/>
          <w:i/>
        </w:rPr>
      </w:pP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Pr="004C0829">
        <w:rPr>
          <w:rFonts w:ascii="Corbel" w:hAnsi="Corbel"/>
          <w:b/>
          <w:bCs/>
        </w:rPr>
        <w:tab/>
      </w:r>
      <w:r w:rsidR="000552C4" w:rsidRPr="00E960BB">
        <w:rPr>
          <w:rFonts w:ascii="Corbel" w:hAnsi="Corbel"/>
          <w:bCs/>
          <w:i/>
        </w:rPr>
        <w:t xml:space="preserve">Załącznik nr 1.5 do Zarządzenia Rektora UR nr </w:t>
      </w:r>
      <w:r w:rsidR="000552C4">
        <w:rPr>
          <w:rFonts w:ascii="Corbel" w:hAnsi="Corbel"/>
          <w:bCs/>
          <w:i/>
        </w:rPr>
        <w:t>7</w:t>
      </w:r>
      <w:r w:rsidR="000552C4" w:rsidRPr="00E960BB">
        <w:rPr>
          <w:rFonts w:ascii="Corbel" w:hAnsi="Corbel"/>
          <w:bCs/>
          <w:i/>
        </w:rPr>
        <w:t>/20</w:t>
      </w:r>
      <w:r w:rsidR="000552C4">
        <w:rPr>
          <w:rFonts w:ascii="Corbel" w:hAnsi="Corbel"/>
          <w:bCs/>
          <w:i/>
        </w:rPr>
        <w:t>23</w:t>
      </w:r>
    </w:p>
    <w:p w14:paraId="45DAD288" w14:textId="0F69AB07" w:rsidR="006E5D65" w:rsidRPr="004C0829" w:rsidRDefault="006E5D65" w:rsidP="002D3375">
      <w:pPr>
        <w:spacing w:line="240" w:lineRule="auto"/>
        <w:jc w:val="right"/>
        <w:rPr>
          <w:rFonts w:ascii="Corbel" w:hAnsi="Corbel"/>
          <w:bCs/>
          <w:i/>
        </w:rPr>
      </w:pPr>
    </w:p>
    <w:p w14:paraId="76CB7A0A" w14:textId="77777777" w:rsidR="0085747A" w:rsidRPr="004C0829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SYLABUS</w:t>
      </w:r>
    </w:p>
    <w:p w14:paraId="1BE067E7" w14:textId="79ED87C7" w:rsidR="00DC6D0C" w:rsidRPr="004C0829" w:rsidRDefault="0071620A" w:rsidP="003823BE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4C0829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 w:rsidRPr="004C0829">
        <w:rPr>
          <w:rFonts w:ascii="Corbel" w:hAnsi="Corbel"/>
          <w:i/>
          <w:smallCaps/>
          <w:sz w:val="24"/>
          <w:szCs w:val="24"/>
        </w:rPr>
        <w:t xml:space="preserve"> </w:t>
      </w:r>
      <w:r w:rsidR="00216838">
        <w:rPr>
          <w:rFonts w:ascii="Corbel" w:hAnsi="Corbel"/>
          <w:i/>
          <w:smallCaps/>
          <w:sz w:val="24"/>
          <w:szCs w:val="24"/>
        </w:rPr>
        <w:t>202</w:t>
      </w:r>
      <w:r w:rsidR="00E1552E">
        <w:rPr>
          <w:rFonts w:ascii="Corbel" w:hAnsi="Corbel"/>
          <w:i/>
          <w:smallCaps/>
          <w:sz w:val="24"/>
          <w:szCs w:val="24"/>
        </w:rPr>
        <w:t>4</w:t>
      </w:r>
      <w:r w:rsidR="00216838">
        <w:rPr>
          <w:rFonts w:ascii="Corbel" w:hAnsi="Corbel"/>
          <w:i/>
          <w:smallCaps/>
          <w:sz w:val="24"/>
          <w:szCs w:val="24"/>
        </w:rPr>
        <w:t>-202</w:t>
      </w:r>
      <w:r w:rsidR="00E1552E">
        <w:rPr>
          <w:rFonts w:ascii="Corbel" w:hAnsi="Corbel"/>
          <w:i/>
          <w:smallCaps/>
          <w:sz w:val="24"/>
          <w:szCs w:val="24"/>
        </w:rPr>
        <w:t>7</w:t>
      </w:r>
    </w:p>
    <w:p w14:paraId="6A743604" w14:textId="0BFEF6A7" w:rsidR="00445970" w:rsidRPr="004C0829" w:rsidRDefault="00EE3954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Rok akademicki:</w:t>
      </w:r>
      <w:r w:rsidR="00445970" w:rsidRPr="004C0829">
        <w:rPr>
          <w:rFonts w:ascii="Corbel" w:hAnsi="Corbel"/>
          <w:sz w:val="20"/>
          <w:szCs w:val="20"/>
        </w:rPr>
        <w:t xml:space="preserve"> </w:t>
      </w:r>
      <w:r w:rsidR="00182C9E" w:rsidRPr="004C0829">
        <w:rPr>
          <w:rFonts w:ascii="Corbel" w:hAnsi="Corbel"/>
          <w:sz w:val="20"/>
          <w:szCs w:val="20"/>
        </w:rPr>
        <w:t>202</w:t>
      </w:r>
      <w:r w:rsidR="00E1552E">
        <w:rPr>
          <w:rFonts w:ascii="Corbel" w:hAnsi="Corbel"/>
          <w:sz w:val="20"/>
          <w:szCs w:val="20"/>
        </w:rPr>
        <w:t>6</w:t>
      </w:r>
      <w:r w:rsidR="00182C9E" w:rsidRPr="004C0829">
        <w:rPr>
          <w:rFonts w:ascii="Corbel" w:hAnsi="Corbel"/>
          <w:sz w:val="20"/>
          <w:szCs w:val="20"/>
        </w:rPr>
        <w:t>/202</w:t>
      </w:r>
      <w:r w:rsidR="00E1552E">
        <w:rPr>
          <w:rFonts w:ascii="Corbel" w:hAnsi="Corbel"/>
          <w:sz w:val="20"/>
          <w:szCs w:val="20"/>
        </w:rPr>
        <w:t>7</w:t>
      </w:r>
    </w:p>
    <w:p w14:paraId="0749206E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  <w:bookmarkStart w:id="0" w:name="_GoBack"/>
      <w:bookmarkEnd w:id="0"/>
    </w:p>
    <w:p w14:paraId="1B6DE1CC" w14:textId="77777777" w:rsidR="0085747A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 xml:space="preserve">1. </w:t>
      </w:r>
      <w:r w:rsidR="0085747A" w:rsidRPr="004C0829">
        <w:rPr>
          <w:rFonts w:ascii="Corbel" w:hAnsi="Corbel"/>
          <w:szCs w:val="24"/>
        </w:rPr>
        <w:t xml:space="preserve">Podstawowe </w:t>
      </w:r>
      <w:r w:rsidR="00445970" w:rsidRPr="004C0829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F02686" w:rsidRPr="004C0829" w14:paraId="0ABA8A78" w14:textId="77777777" w:rsidTr="00F02686">
        <w:tc>
          <w:tcPr>
            <w:tcW w:w="2694" w:type="dxa"/>
            <w:vAlign w:val="center"/>
          </w:tcPr>
          <w:p w14:paraId="617C0DAC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F257305" w14:textId="262433F3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Bankowe metody oceny zdolności kredytowej przedsiębiorstwa</w:t>
            </w:r>
          </w:p>
        </w:tc>
      </w:tr>
      <w:tr w:rsidR="00F02686" w:rsidRPr="004C0829" w14:paraId="506999EA" w14:textId="77777777" w:rsidTr="00F02686">
        <w:tc>
          <w:tcPr>
            <w:tcW w:w="2694" w:type="dxa"/>
            <w:vAlign w:val="center"/>
          </w:tcPr>
          <w:p w14:paraId="315ED69E" w14:textId="77777777" w:rsidR="00F02686" w:rsidRPr="004C0829" w:rsidRDefault="00F02686" w:rsidP="00F02686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1E5C27A5" w14:textId="3A20C884" w:rsidR="00F02686" w:rsidRPr="004C0829" w:rsidRDefault="00F02686" w:rsidP="00F02686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E/I/EP/C-1.</w:t>
            </w:r>
            <w:r w:rsidR="001D0767">
              <w:rPr>
                <w:rFonts w:ascii="Corbel" w:hAnsi="Corbel"/>
                <w:b w:val="0"/>
                <w:sz w:val="24"/>
                <w:szCs w:val="24"/>
              </w:rPr>
              <w:t>12a</w:t>
            </w:r>
          </w:p>
        </w:tc>
      </w:tr>
      <w:tr w:rsidR="0085747A" w:rsidRPr="004C0829" w14:paraId="4D7811D2" w14:textId="77777777" w:rsidTr="00F02686">
        <w:tc>
          <w:tcPr>
            <w:tcW w:w="2694" w:type="dxa"/>
            <w:vAlign w:val="center"/>
          </w:tcPr>
          <w:p w14:paraId="7E428FF4" w14:textId="77777777" w:rsidR="0085747A" w:rsidRPr="004C0829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</w:t>
            </w:r>
            <w:r w:rsidR="0085747A" w:rsidRPr="004C0829">
              <w:rPr>
                <w:rFonts w:ascii="Corbel" w:hAnsi="Corbel"/>
                <w:sz w:val="24"/>
                <w:szCs w:val="24"/>
              </w:rPr>
              <w:t>azwa</w:t>
            </w:r>
            <w:r w:rsidR="00C05F44" w:rsidRPr="004C0829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5A997DB3" w14:textId="77777777" w:rsidR="0085747A" w:rsidRPr="004C0829" w:rsidRDefault="0017512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4C0829" w14:paraId="667C2DFC" w14:textId="77777777" w:rsidTr="00F02686">
        <w:tc>
          <w:tcPr>
            <w:tcW w:w="2694" w:type="dxa"/>
            <w:vAlign w:val="center"/>
          </w:tcPr>
          <w:p w14:paraId="12507E4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350A4815" w14:textId="372AE3AC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Ekonomii i Finansów KNS</w:t>
            </w:r>
          </w:p>
        </w:tc>
      </w:tr>
      <w:tr w:rsidR="0085747A" w:rsidRPr="004C0829" w14:paraId="1C470296" w14:textId="77777777" w:rsidTr="00F02686">
        <w:tc>
          <w:tcPr>
            <w:tcW w:w="2694" w:type="dxa"/>
            <w:vAlign w:val="center"/>
          </w:tcPr>
          <w:p w14:paraId="44FD0D04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3AE91E95" w14:textId="738F1EFC" w:rsidR="0085747A" w:rsidRPr="004C0829" w:rsidRDefault="009F7A7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Ekonomia</w:t>
            </w:r>
          </w:p>
        </w:tc>
      </w:tr>
      <w:tr w:rsidR="0085747A" w:rsidRPr="004C0829" w14:paraId="0369B07B" w14:textId="77777777" w:rsidTr="00F02686">
        <w:tc>
          <w:tcPr>
            <w:tcW w:w="2694" w:type="dxa"/>
            <w:vAlign w:val="center"/>
          </w:tcPr>
          <w:p w14:paraId="6B3B00C4" w14:textId="77777777" w:rsidR="0085747A" w:rsidRPr="004C0829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51995BF5" w14:textId="7D9A7C12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>ierwsz</w:t>
            </w:r>
            <w:r>
              <w:rPr>
                <w:rFonts w:ascii="Corbel" w:hAnsi="Corbel"/>
                <w:b w:val="0"/>
                <w:sz w:val="24"/>
                <w:szCs w:val="24"/>
              </w:rPr>
              <w:t>ego stopnia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85747A" w:rsidRPr="004C0829" w14:paraId="2753A7D6" w14:textId="77777777" w:rsidTr="00F02686">
        <w:tc>
          <w:tcPr>
            <w:tcW w:w="2694" w:type="dxa"/>
            <w:vAlign w:val="center"/>
          </w:tcPr>
          <w:p w14:paraId="08A4166F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D5933" w14:textId="737C7810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C41B9B" w:rsidRPr="004C0829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4C0829" w14:paraId="3A39C6A1" w14:textId="77777777" w:rsidTr="00F02686">
        <w:tc>
          <w:tcPr>
            <w:tcW w:w="2694" w:type="dxa"/>
            <w:vAlign w:val="center"/>
          </w:tcPr>
          <w:p w14:paraId="4F5A79F5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D059534" w14:textId="52BF89C1" w:rsidR="0085747A" w:rsidRPr="004C0829" w:rsidRDefault="00EE3954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3823BE" w:rsidRPr="004C0829">
              <w:rPr>
                <w:rFonts w:ascii="Corbel" w:hAnsi="Corbel"/>
                <w:b w:val="0"/>
                <w:sz w:val="24"/>
                <w:szCs w:val="24"/>
              </w:rPr>
              <w:t xml:space="preserve">tacjonarne </w:t>
            </w:r>
          </w:p>
        </w:tc>
      </w:tr>
      <w:tr w:rsidR="0085747A" w:rsidRPr="004C0829" w14:paraId="007CF2B1" w14:textId="77777777" w:rsidTr="00F02686">
        <w:tc>
          <w:tcPr>
            <w:tcW w:w="2694" w:type="dxa"/>
            <w:vAlign w:val="center"/>
          </w:tcPr>
          <w:p w14:paraId="5585E70D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Rok i semestr</w:t>
            </w:r>
            <w:r w:rsidR="0030395F" w:rsidRPr="004C0829">
              <w:rPr>
                <w:rFonts w:ascii="Corbel" w:hAnsi="Corbel"/>
                <w:sz w:val="24"/>
                <w:szCs w:val="24"/>
              </w:rPr>
              <w:t>/y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0CFDD264" w14:textId="024C3502" w:rsidR="0085747A" w:rsidRPr="004C0829" w:rsidRDefault="003823BE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I/</w:t>
            </w:r>
            <w:r w:rsidR="00054A1F">
              <w:rPr>
                <w:rFonts w:ascii="Corbel" w:hAnsi="Corbel"/>
                <w:b w:val="0"/>
                <w:sz w:val="24"/>
                <w:szCs w:val="24"/>
              </w:rPr>
              <w:t>6</w:t>
            </w:r>
          </w:p>
        </w:tc>
      </w:tr>
      <w:tr w:rsidR="0085747A" w:rsidRPr="004C0829" w14:paraId="4F3F54D3" w14:textId="77777777" w:rsidTr="00F02686">
        <w:tc>
          <w:tcPr>
            <w:tcW w:w="2694" w:type="dxa"/>
            <w:vAlign w:val="center"/>
          </w:tcPr>
          <w:p w14:paraId="547711CB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6F27A00" w14:textId="73ACF45F" w:rsidR="0085747A" w:rsidRPr="004C0829" w:rsidRDefault="00EE3954" w:rsidP="00EE395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02686" w:rsidRPr="004C0829">
              <w:rPr>
                <w:rFonts w:ascii="Corbel" w:hAnsi="Corbel"/>
                <w:b w:val="0"/>
                <w:sz w:val="24"/>
                <w:szCs w:val="24"/>
              </w:rPr>
              <w:t>pecjalnościowy do wyboru</w:t>
            </w:r>
          </w:p>
        </w:tc>
      </w:tr>
      <w:tr w:rsidR="00923D7D" w:rsidRPr="004C0829" w14:paraId="5B7A417E" w14:textId="77777777" w:rsidTr="00F02686">
        <w:tc>
          <w:tcPr>
            <w:tcW w:w="2694" w:type="dxa"/>
            <w:vAlign w:val="center"/>
          </w:tcPr>
          <w:p w14:paraId="4BA6022F" w14:textId="77777777" w:rsidR="00923D7D" w:rsidRPr="004C0829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AAEB59E" w14:textId="381C8221" w:rsidR="00923D7D" w:rsidRPr="004C0829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4C0829" w14:paraId="65731A9E" w14:textId="77777777" w:rsidTr="00F02686">
        <w:tc>
          <w:tcPr>
            <w:tcW w:w="2694" w:type="dxa"/>
            <w:vAlign w:val="center"/>
          </w:tcPr>
          <w:p w14:paraId="7C2F6978" w14:textId="77777777" w:rsidR="0085747A" w:rsidRPr="004C0829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1EE139C" w14:textId="55E0937C" w:rsidR="0085747A" w:rsidRPr="004C0829" w:rsidRDefault="00F0268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</w:p>
        </w:tc>
      </w:tr>
      <w:tr w:rsidR="0085747A" w:rsidRPr="004C0829" w14:paraId="57276881" w14:textId="77777777" w:rsidTr="00F02686">
        <w:tc>
          <w:tcPr>
            <w:tcW w:w="2694" w:type="dxa"/>
            <w:vAlign w:val="center"/>
          </w:tcPr>
          <w:p w14:paraId="0BD0FC2A" w14:textId="77777777" w:rsidR="0085747A" w:rsidRPr="004C0829" w:rsidRDefault="0085747A" w:rsidP="00CA38EA">
            <w:pPr>
              <w:pStyle w:val="Pytania"/>
              <w:spacing w:before="0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6685C9" w14:textId="0DB3C05B" w:rsidR="009F7A74" w:rsidRPr="004C0829" w:rsidRDefault="00F02686" w:rsidP="00EE3954">
            <w:pPr>
              <w:pStyle w:val="Odpowiedzi"/>
              <w:spacing w:before="0" w:after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prof. dr hab. Jerzy Kitowski</w:t>
            </w:r>
            <w:r w:rsidR="00EE3954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Pr="004C0829">
              <w:rPr>
                <w:rFonts w:ascii="Corbel" w:hAnsi="Corbel"/>
                <w:b w:val="0"/>
                <w:sz w:val="24"/>
                <w:szCs w:val="24"/>
              </w:rPr>
              <w:t>dr Wojciech Lichota</w:t>
            </w:r>
          </w:p>
        </w:tc>
      </w:tr>
    </w:tbl>
    <w:p w14:paraId="1DE0F9B4" w14:textId="0F570C3E" w:rsidR="0085747A" w:rsidRPr="004C0829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* </w:t>
      </w:r>
      <w:r w:rsidR="00B90885" w:rsidRPr="004C0829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4C0829">
        <w:rPr>
          <w:rFonts w:ascii="Corbel" w:hAnsi="Corbel"/>
          <w:b w:val="0"/>
          <w:sz w:val="24"/>
          <w:szCs w:val="24"/>
        </w:rPr>
        <w:t>e,</w:t>
      </w:r>
      <w:r w:rsidR="00C41B9B" w:rsidRPr="004C0829">
        <w:rPr>
          <w:rFonts w:ascii="Corbel" w:hAnsi="Corbel"/>
          <w:b w:val="0"/>
          <w:sz w:val="24"/>
          <w:szCs w:val="24"/>
        </w:rPr>
        <w:t xml:space="preserve"> </w:t>
      </w:r>
      <w:r w:rsidRPr="004C0829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4C0829">
        <w:rPr>
          <w:rFonts w:ascii="Corbel" w:hAnsi="Corbel"/>
          <w:b w:val="0"/>
          <w:i/>
          <w:sz w:val="24"/>
          <w:szCs w:val="24"/>
        </w:rPr>
        <w:t>w Jednostce</w:t>
      </w:r>
    </w:p>
    <w:p w14:paraId="30E5AFD4" w14:textId="177A8EB4" w:rsidR="0085747A" w:rsidRPr="004C0829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1.</w:t>
      </w:r>
      <w:r w:rsidR="00E22FBC" w:rsidRPr="004C0829">
        <w:rPr>
          <w:rFonts w:ascii="Corbel" w:hAnsi="Corbel"/>
          <w:sz w:val="24"/>
          <w:szCs w:val="24"/>
        </w:rPr>
        <w:t>1</w:t>
      </w:r>
      <w:r w:rsidRPr="004C0829">
        <w:rPr>
          <w:rFonts w:ascii="Corbel" w:hAnsi="Corbel"/>
          <w:sz w:val="24"/>
          <w:szCs w:val="24"/>
        </w:rPr>
        <w:t>.</w:t>
      </w:r>
      <w:r w:rsidR="00EE3954">
        <w:rPr>
          <w:rFonts w:ascii="Corbel" w:hAnsi="Corbel"/>
          <w:sz w:val="24"/>
          <w:szCs w:val="24"/>
        </w:rPr>
        <w:t xml:space="preserve"> </w:t>
      </w:r>
      <w:r w:rsidRPr="004C0829">
        <w:rPr>
          <w:rFonts w:ascii="Corbel" w:hAnsi="Corbel"/>
          <w:sz w:val="24"/>
          <w:szCs w:val="24"/>
        </w:rPr>
        <w:t xml:space="preserve">Formy zajęć dydaktycznych, wymiar godzin i punktów ECTS </w:t>
      </w:r>
    </w:p>
    <w:p w14:paraId="76973539" w14:textId="77777777" w:rsidR="00923D7D" w:rsidRPr="004C0829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4C0829" w14:paraId="07871431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CA6A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Semestr</w:t>
            </w:r>
          </w:p>
          <w:p w14:paraId="6E1EFDFA" w14:textId="77777777" w:rsidR="00015B8F" w:rsidRPr="004C0829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(</w:t>
            </w:r>
            <w:r w:rsidR="00363F78" w:rsidRPr="004C0829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0245E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Wykł.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3F6524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17C37B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B348BD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A224C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9AD2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A42A1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DAFA40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4C0829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BF21F8" w14:textId="77777777" w:rsidR="00015B8F" w:rsidRPr="004C0829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4C0829">
              <w:rPr>
                <w:rFonts w:ascii="Corbel" w:hAnsi="Corbel"/>
                <w:b/>
                <w:szCs w:val="24"/>
              </w:rPr>
              <w:t>Liczba pkt</w:t>
            </w:r>
            <w:r w:rsidR="00B90885" w:rsidRPr="004C0829">
              <w:rPr>
                <w:rFonts w:ascii="Corbel" w:hAnsi="Corbel"/>
                <w:b/>
                <w:szCs w:val="24"/>
              </w:rPr>
              <w:t>.</w:t>
            </w:r>
            <w:r w:rsidRPr="004C0829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3823BE" w:rsidRPr="004C0829" w14:paraId="10E117D3" w14:textId="77777777" w:rsidTr="003823BE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7F545" w14:textId="75FE3981" w:rsidR="003823BE" w:rsidRPr="004C0829" w:rsidRDefault="00054A1F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6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3CB2" w14:textId="6C444432" w:rsidR="003823BE" w:rsidRPr="004C0829" w:rsidRDefault="00571B90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DA5055" w14:textId="4371FE76" w:rsidR="003823BE" w:rsidRPr="004C0829" w:rsidRDefault="00571B90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89449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6D9254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938A3D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B2B50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297E4B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DEE21C" w14:textId="77777777" w:rsidR="003823BE" w:rsidRPr="004C0829" w:rsidRDefault="003823BE" w:rsidP="003823BE">
            <w:pPr>
              <w:pStyle w:val="Nagwkitablic"/>
              <w:jc w:val="center"/>
              <w:rPr>
                <w:rFonts w:ascii="Corbel" w:hAnsi="Corbel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94FE01" w14:textId="1BB80FF7" w:rsidR="003823BE" w:rsidRPr="004C0829" w:rsidRDefault="00571B90" w:rsidP="003823BE">
            <w:pPr>
              <w:pStyle w:val="Nagwkitablic"/>
              <w:jc w:val="center"/>
              <w:rPr>
                <w:rFonts w:ascii="Corbel" w:hAnsi="Corbel"/>
                <w:b/>
                <w:szCs w:val="24"/>
              </w:rPr>
            </w:pPr>
            <w:r>
              <w:rPr>
                <w:rFonts w:ascii="Corbel" w:hAnsi="Corbel"/>
                <w:b/>
                <w:szCs w:val="24"/>
              </w:rPr>
              <w:t>3</w:t>
            </w:r>
          </w:p>
        </w:tc>
      </w:tr>
    </w:tbl>
    <w:p w14:paraId="0A293830" w14:textId="77777777" w:rsidR="00923D7D" w:rsidRPr="004C0829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6A5D4E4B" w14:textId="77777777" w:rsidR="00923D7D" w:rsidRPr="004C0829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89190AE" w14:textId="77777777" w:rsidR="0085747A" w:rsidRPr="004C0829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</w:t>
      </w:r>
      <w:r w:rsidR="00E22FBC" w:rsidRPr="004C0829">
        <w:rPr>
          <w:rFonts w:ascii="Corbel" w:hAnsi="Corbel"/>
          <w:smallCaps w:val="0"/>
          <w:szCs w:val="24"/>
        </w:rPr>
        <w:t>2</w:t>
      </w:r>
      <w:r w:rsidR="00F83B28" w:rsidRPr="004C0829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 xml:space="preserve">Sposób realizacji zajęć  </w:t>
      </w:r>
    </w:p>
    <w:p w14:paraId="20872814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A37C0D">
        <w:rPr>
          <w:rFonts w:ascii="Corbel" w:eastAsia="MS Gothic" w:hAnsi="Corbel" w:cs="MS Gothic"/>
          <w:b w:val="0"/>
          <w:szCs w:val="24"/>
        </w:rPr>
        <w:t>×</w:t>
      </w:r>
      <w:r w:rsidRPr="00CA2C2D">
        <w:rPr>
          <w:rFonts w:ascii="Corbel" w:hAnsi="Corbel"/>
          <w:b w:val="0"/>
          <w:smallCaps w:val="0"/>
          <w:szCs w:val="24"/>
        </w:rPr>
        <w:t xml:space="preserve"> </w:t>
      </w:r>
      <w:r>
        <w:rPr>
          <w:rFonts w:ascii="Corbel" w:hAnsi="Corbel"/>
          <w:b w:val="0"/>
          <w:smallCaps w:val="0"/>
          <w:szCs w:val="24"/>
        </w:rPr>
        <w:t xml:space="preserve"> </w:t>
      </w:r>
      <w:r w:rsidRPr="00CA2C2D">
        <w:rPr>
          <w:rFonts w:ascii="Corbel" w:hAnsi="Corbel"/>
          <w:b w:val="0"/>
          <w:smallCaps w:val="0"/>
          <w:szCs w:val="24"/>
        </w:rPr>
        <w:t xml:space="preserve">zajęcia w formie tradycyjnej </w:t>
      </w:r>
      <w:r>
        <w:rPr>
          <w:rFonts w:ascii="Corbel" w:hAnsi="Corbel"/>
          <w:b w:val="0"/>
          <w:smallCaps w:val="0"/>
          <w:szCs w:val="24"/>
        </w:rPr>
        <w:t>lub z wykorzystaniem platformy MS Teams</w:t>
      </w:r>
    </w:p>
    <w:p w14:paraId="7C19387D" w14:textId="77777777" w:rsidR="00EE3954" w:rsidRPr="00CA2C2D" w:rsidRDefault="00EE3954" w:rsidP="00EE395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CA2C2D">
        <w:rPr>
          <w:rFonts w:ascii="Segoe UI Symbol" w:eastAsia="MS Gothic" w:hAnsi="Segoe UI Symbol" w:cs="Segoe UI Symbol"/>
          <w:b w:val="0"/>
          <w:szCs w:val="24"/>
        </w:rPr>
        <w:t>☐</w:t>
      </w:r>
      <w:r w:rsidRPr="00CA2C2D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7DF85D5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C21D402" w14:textId="03838956" w:rsidR="00E22FBC" w:rsidRPr="004C0829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1.3</w:t>
      </w:r>
      <w:r w:rsidR="00EE3954">
        <w:rPr>
          <w:rFonts w:ascii="Corbel" w:hAnsi="Corbel"/>
          <w:smallCaps w:val="0"/>
          <w:szCs w:val="24"/>
        </w:rPr>
        <w:t>.</w:t>
      </w:r>
      <w:r w:rsidR="00F83B28" w:rsidRPr="004C0829">
        <w:rPr>
          <w:rFonts w:ascii="Corbel" w:hAnsi="Corbel"/>
          <w:smallCaps w:val="0"/>
          <w:szCs w:val="24"/>
        </w:rPr>
        <w:tab/>
      </w:r>
      <w:r w:rsidRPr="004C0829">
        <w:rPr>
          <w:rFonts w:ascii="Corbel" w:hAnsi="Corbel"/>
          <w:smallCaps w:val="0"/>
          <w:szCs w:val="24"/>
        </w:rPr>
        <w:t>For</w:t>
      </w:r>
      <w:r w:rsidR="00445970" w:rsidRPr="004C0829">
        <w:rPr>
          <w:rFonts w:ascii="Corbel" w:hAnsi="Corbel"/>
          <w:smallCaps w:val="0"/>
          <w:szCs w:val="24"/>
        </w:rPr>
        <w:t xml:space="preserve">ma zaliczenia przedmiotu </w:t>
      </w:r>
      <w:r w:rsidRPr="004C0829">
        <w:rPr>
          <w:rFonts w:ascii="Corbel" w:hAnsi="Corbel"/>
          <w:smallCaps w:val="0"/>
          <w:szCs w:val="24"/>
        </w:rPr>
        <w:t xml:space="preserve"> (z toku) </w:t>
      </w:r>
      <w:r w:rsidRPr="004C0829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3CE06286" w14:textId="09B984BF" w:rsidR="00E960BB" w:rsidRDefault="0036000F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Wykłady zaliczenie bez oceny </w:t>
      </w:r>
      <w:r>
        <w:rPr>
          <w:rFonts w:ascii="Corbel" w:hAnsi="Corbel"/>
          <w:b w:val="0"/>
          <w:smallCaps w:val="0"/>
          <w:szCs w:val="24"/>
        </w:rPr>
        <w:br/>
        <w:t xml:space="preserve">Ćwiczenia </w:t>
      </w:r>
      <w:r w:rsidR="00631BAF" w:rsidRPr="004C0829">
        <w:rPr>
          <w:rFonts w:ascii="Corbel" w:hAnsi="Corbel"/>
          <w:b w:val="0"/>
          <w:smallCaps w:val="0"/>
          <w:szCs w:val="24"/>
        </w:rPr>
        <w:t>zaliczenie z oceną</w:t>
      </w:r>
    </w:p>
    <w:p w14:paraId="1AF3E23E" w14:textId="77777777" w:rsidR="00631BAF" w:rsidRPr="004C0829" w:rsidRDefault="00631BA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07307EEF" w14:textId="6549719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t>2.</w:t>
      </w:r>
      <w:r w:rsidR="00EE3954">
        <w:rPr>
          <w:rFonts w:ascii="Corbel" w:hAnsi="Corbel"/>
          <w:szCs w:val="24"/>
        </w:rPr>
        <w:t xml:space="preserve"> </w:t>
      </w:r>
      <w:r w:rsidRPr="004C0829">
        <w:rPr>
          <w:rFonts w:ascii="Corbel" w:hAnsi="Corbel"/>
          <w:szCs w:val="24"/>
        </w:rPr>
        <w:t xml:space="preserve">Wymagania wstępne </w:t>
      </w:r>
    </w:p>
    <w:p w14:paraId="4D97F05E" w14:textId="77777777" w:rsidR="00EE3954" w:rsidRPr="004C0829" w:rsidRDefault="00EE3954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C0829" w14:paraId="003EB43F" w14:textId="77777777" w:rsidTr="00745302">
        <w:tc>
          <w:tcPr>
            <w:tcW w:w="9670" w:type="dxa"/>
          </w:tcPr>
          <w:p w14:paraId="20BFFC4C" w14:textId="58ED34AB" w:rsidR="0085747A" w:rsidRPr="004C0829" w:rsidRDefault="00F02686" w:rsidP="00F02686">
            <w:pPr>
              <w:rPr>
                <w:rFonts w:ascii="Corbel" w:hAnsi="Corbel"/>
                <w:color w:val="000000"/>
                <w:sz w:val="24"/>
                <w:szCs w:val="24"/>
              </w:rPr>
            </w:pPr>
            <w:r w:rsidRPr="004C0829">
              <w:rPr>
                <w:rFonts w:ascii="Corbel" w:hAnsi="Corbel"/>
                <w:color w:val="000000"/>
                <w:sz w:val="24"/>
                <w:szCs w:val="24"/>
              </w:rPr>
              <w:t>Biegła znajomość analizy finansowej przedsiębiorstwa oraz rachunkowości finansowej</w:t>
            </w:r>
            <w:r w:rsidR="00EE3954">
              <w:rPr>
                <w:rFonts w:ascii="Corbel" w:hAnsi="Corbel"/>
                <w:color w:val="000000"/>
                <w:sz w:val="24"/>
                <w:szCs w:val="24"/>
              </w:rPr>
              <w:t>.</w:t>
            </w:r>
          </w:p>
        </w:tc>
      </w:tr>
    </w:tbl>
    <w:p w14:paraId="0095970D" w14:textId="77777777" w:rsidR="00153C41" w:rsidRPr="004C0829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5D0901D" w14:textId="6B4D9D57" w:rsidR="0085747A" w:rsidRPr="004C0829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4C0829">
        <w:rPr>
          <w:rFonts w:ascii="Corbel" w:hAnsi="Corbel"/>
          <w:szCs w:val="24"/>
        </w:rPr>
        <w:lastRenderedPageBreak/>
        <w:t>3.</w:t>
      </w:r>
      <w:r w:rsidR="00EE3954">
        <w:rPr>
          <w:rFonts w:ascii="Corbel" w:hAnsi="Corbel"/>
          <w:szCs w:val="24"/>
        </w:rPr>
        <w:t xml:space="preserve"> </w:t>
      </w:r>
      <w:r w:rsidR="00A84C85" w:rsidRPr="004C0829">
        <w:rPr>
          <w:rFonts w:ascii="Corbel" w:hAnsi="Corbel"/>
          <w:szCs w:val="24"/>
        </w:rPr>
        <w:t>cele, efekty uczenia się</w:t>
      </w:r>
      <w:r w:rsidR="0085747A" w:rsidRPr="004C0829">
        <w:rPr>
          <w:rFonts w:ascii="Corbel" w:hAnsi="Corbel"/>
          <w:szCs w:val="24"/>
        </w:rPr>
        <w:t>, treści Programowe i stosowane metody Dydaktyczne</w:t>
      </w:r>
    </w:p>
    <w:p w14:paraId="2D3567D7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4DD5DD9" w14:textId="1B99FB82" w:rsidR="0085747A" w:rsidRPr="004C0829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3.1</w:t>
      </w:r>
      <w:r w:rsidR="00EE3954">
        <w:rPr>
          <w:rFonts w:ascii="Corbel" w:hAnsi="Corbel"/>
          <w:sz w:val="24"/>
          <w:szCs w:val="24"/>
        </w:rPr>
        <w:t>.</w:t>
      </w:r>
      <w:r w:rsidRPr="004C0829">
        <w:rPr>
          <w:rFonts w:ascii="Corbel" w:hAnsi="Corbel"/>
          <w:sz w:val="24"/>
          <w:szCs w:val="24"/>
        </w:rPr>
        <w:t xml:space="preserve"> </w:t>
      </w:r>
      <w:r w:rsidR="00C05F44" w:rsidRPr="004C0829">
        <w:rPr>
          <w:rFonts w:ascii="Corbel" w:hAnsi="Corbel"/>
          <w:sz w:val="24"/>
          <w:szCs w:val="24"/>
        </w:rPr>
        <w:t>Cele przedmiotu</w:t>
      </w:r>
    </w:p>
    <w:p w14:paraId="6B663741" w14:textId="77777777" w:rsidR="00F83B28" w:rsidRPr="004C0829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F02686" w:rsidRPr="004C0829" w14:paraId="1EC7B4FC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B1963B" w14:textId="77777777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</w:tcPr>
          <w:p w14:paraId="60DD2455" w14:textId="5E915C20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prawidłowego stosowania bankowych metod oceny zdolności kredytowej przedsiębiorstwa</w:t>
            </w:r>
          </w:p>
        </w:tc>
      </w:tr>
      <w:tr w:rsidR="00F02686" w:rsidRPr="004C0829" w14:paraId="06F23D20" w14:textId="77777777" w:rsidTr="00852EED"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6F4CC" w14:textId="77777777" w:rsidR="00F02686" w:rsidRPr="004C0829" w:rsidRDefault="00F02686" w:rsidP="00F02686">
            <w:pPr>
              <w:pStyle w:val="Podpunkty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sz w:val="24"/>
                <w:szCs w:val="24"/>
              </w:rPr>
              <w:t>C2</w:t>
            </w:r>
          </w:p>
        </w:tc>
        <w:tc>
          <w:tcPr>
            <w:tcW w:w="8675" w:type="dxa"/>
          </w:tcPr>
          <w:p w14:paraId="649A1A5D" w14:textId="4668B901" w:rsidR="00F02686" w:rsidRPr="004C0829" w:rsidRDefault="00F02686" w:rsidP="00F0268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4C0829">
              <w:rPr>
                <w:rFonts w:ascii="Corbel" w:hAnsi="Corbel"/>
                <w:b w:val="0"/>
                <w:bCs/>
                <w:sz w:val="24"/>
                <w:szCs w:val="24"/>
              </w:rPr>
              <w:t>Nabycie umiejętności weryfikowania wiarygodności diagnostycznej bankowych metod oceny zdolności kredytowej.</w:t>
            </w:r>
          </w:p>
        </w:tc>
      </w:tr>
    </w:tbl>
    <w:p w14:paraId="7942D7EE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462CAB0" w14:textId="7D526917" w:rsidR="001D7B54" w:rsidRPr="004C0829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3.2</w:t>
      </w:r>
      <w:r w:rsidR="00EE3954">
        <w:rPr>
          <w:rFonts w:ascii="Corbel" w:hAnsi="Corbel"/>
          <w:b/>
          <w:sz w:val="24"/>
          <w:szCs w:val="24"/>
        </w:rPr>
        <w:t>.</w:t>
      </w:r>
      <w:r w:rsidRPr="004C0829">
        <w:rPr>
          <w:rFonts w:ascii="Corbel" w:hAnsi="Corbel"/>
          <w:b/>
          <w:sz w:val="24"/>
          <w:szCs w:val="24"/>
        </w:rPr>
        <w:t xml:space="preserve"> </w:t>
      </w:r>
      <w:r w:rsidR="001D7B54" w:rsidRPr="004C0829">
        <w:rPr>
          <w:rFonts w:ascii="Corbel" w:hAnsi="Corbel"/>
          <w:b/>
          <w:sz w:val="24"/>
          <w:szCs w:val="24"/>
        </w:rPr>
        <w:t xml:space="preserve">Efekty </w:t>
      </w:r>
      <w:r w:rsidR="00C05F44" w:rsidRPr="004C0829">
        <w:rPr>
          <w:rFonts w:ascii="Corbel" w:hAnsi="Corbel"/>
          <w:b/>
          <w:sz w:val="24"/>
          <w:szCs w:val="24"/>
        </w:rPr>
        <w:t xml:space="preserve">uczenia się </w:t>
      </w:r>
      <w:r w:rsidR="001D7B54" w:rsidRPr="004C0829">
        <w:rPr>
          <w:rFonts w:ascii="Corbel" w:hAnsi="Corbel"/>
          <w:b/>
          <w:sz w:val="24"/>
          <w:szCs w:val="24"/>
        </w:rPr>
        <w:t>dla przedmiotu</w:t>
      </w:r>
    </w:p>
    <w:p w14:paraId="2D0673EB" w14:textId="77777777" w:rsidR="001D7B54" w:rsidRPr="004C0829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152FBC" w:rsidRPr="004C0829" w14:paraId="3A49DCAD" w14:textId="77777777" w:rsidTr="00F02686">
        <w:tc>
          <w:tcPr>
            <w:tcW w:w="1679" w:type="dxa"/>
            <w:vAlign w:val="center"/>
          </w:tcPr>
          <w:p w14:paraId="3AB7BEB9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smallCaps w:val="0"/>
                <w:szCs w:val="24"/>
              </w:rPr>
              <w:t>EK</w:t>
            </w: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6" w:type="dxa"/>
            <w:vAlign w:val="center"/>
          </w:tcPr>
          <w:p w14:paraId="361C838B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14:paraId="7EEF3825" w14:textId="77777777" w:rsidR="00152FBC" w:rsidRPr="004C0829" w:rsidRDefault="00152FBC" w:rsidP="000701FD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4C0829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02686" w:rsidRPr="004C0829" w14:paraId="76324132" w14:textId="77777777" w:rsidTr="0016179B">
        <w:tc>
          <w:tcPr>
            <w:tcW w:w="1679" w:type="dxa"/>
          </w:tcPr>
          <w:p w14:paraId="3EA3AECA" w14:textId="193B3034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EK_01</w:t>
            </w:r>
          </w:p>
        </w:tc>
        <w:tc>
          <w:tcPr>
            <w:tcW w:w="5976" w:type="dxa"/>
          </w:tcPr>
          <w:p w14:paraId="28756256" w14:textId="7C34F9FC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Posiada wiedzę na temat możliwości stosowania różnych narzędzi analitycznych do gromadzenia, przetwarzania i udostępniania informacji niezbędnych do rozwiązywania problemów ekonomicznych.</w:t>
            </w:r>
          </w:p>
        </w:tc>
        <w:tc>
          <w:tcPr>
            <w:tcW w:w="1865" w:type="dxa"/>
          </w:tcPr>
          <w:p w14:paraId="382F2854" w14:textId="22F03104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K_W01</w:t>
            </w:r>
          </w:p>
          <w:p w14:paraId="4E88EE7E" w14:textId="0DEF80DC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K_W09</w:t>
            </w:r>
          </w:p>
        </w:tc>
      </w:tr>
      <w:tr w:rsidR="00F02686" w:rsidRPr="004C0829" w14:paraId="175FF883" w14:textId="77777777" w:rsidTr="0016179B">
        <w:tc>
          <w:tcPr>
            <w:tcW w:w="1679" w:type="dxa"/>
          </w:tcPr>
          <w:p w14:paraId="00FC0AD0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6" w:type="dxa"/>
          </w:tcPr>
          <w:p w14:paraId="6037738D" w14:textId="7AAFA19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bankowe metody oceny zdolności kredytowej do oceny ryzyka upadłości przedsiębiorstwa</w:t>
            </w:r>
          </w:p>
        </w:tc>
        <w:tc>
          <w:tcPr>
            <w:tcW w:w="1865" w:type="dxa"/>
          </w:tcPr>
          <w:p w14:paraId="41491DEE" w14:textId="77777777" w:rsidR="00F02686" w:rsidRPr="004C0829" w:rsidRDefault="00F02686" w:rsidP="00F02686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K_U02</w:t>
            </w:r>
          </w:p>
          <w:p w14:paraId="4AA0D6DF" w14:textId="5C029639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K_U04</w:t>
            </w:r>
          </w:p>
        </w:tc>
      </w:tr>
      <w:tr w:rsidR="00F02686" w:rsidRPr="004C0829" w14:paraId="54095297" w14:textId="77777777" w:rsidTr="00F02686">
        <w:tc>
          <w:tcPr>
            <w:tcW w:w="1679" w:type="dxa"/>
          </w:tcPr>
          <w:p w14:paraId="57CD88B7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6" w:type="dxa"/>
          </w:tcPr>
          <w:p w14:paraId="0302A721" w14:textId="18595C52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zastosować metody bankowe oceny zdolności kredytowej, z zachowaniem kryterium uwzględnienia specyfiki branżowej badanego przedsiębiorstwa</w:t>
            </w:r>
          </w:p>
        </w:tc>
        <w:tc>
          <w:tcPr>
            <w:tcW w:w="1865" w:type="dxa"/>
          </w:tcPr>
          <w:p w14:paraId="4662B6BD" w14:textId="35F2A922" w:rsidR="00F02686" w:rsidRPr="004C0829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K_U06</w:t>
            </w:r>
          </w:p>
        </w:tc>
      </w:tr>
      <w:tr w:rsidR="00F02686" w:rsidRPr="004C0829" w14:paraId="2AD02767" w14:textId="77777777" w:rsidTr="00F02686">
        <w:tc>
          <w:tcPr>
            <w:tcW w:w="1679" w:type="dxa"/>
          </w:tcPr>
          <w:p w14:paraId="04B25435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6" w:type="dxa"/>
          </w:tcPr>
          <w:p w14:paraId="48553791" w14:textId="4B3CE7C8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Potrafi zweryfikować wiarygodność wykorzystanych metod bankowych za pomocą modeli dyskryminacyjnych, logitowych oraz probitowych.</w:t>
            </w:r>
          </w:p>
        </w:tc>
        <w:tc>
          <w:tcPr>
            <w:tcW w:w="1865" w:type="dxa"/>
          </w:tcPr>
          <w:p w14:paraId="54BE7D0C" w14:textId="22466290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K_U08</w:t>
            </w:r>
          </w:p>
        </w:tc>
      </w:tr>
      <w:tr w:rsidR="00F02686" w:rsidRPr="004C0829" w14:paraId="3B2B6631" w14:textId="77777777" w:rsidTr="00F02686">
        <w:tc>
          <w:tcPr>
            <w:tcW w:w="1679" w:type="dxa"/>
          </w:tcPr>
          <w:p w14:paraId="0E845F6E" w14:textId="77777777" w:rsidR="00F02686" w:rsidRPr="004C0829" w:rsidRDefault="00F02686" w:rsidP="00F0268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6" w:type="dxa"/>
          </w:tcPr>
          <w:p w14:paraId="074DBD9B" w14:textId="1B867ED9" w:rsidR="00F02686" w:rsidRPr="004C0829" w:rsidRDefault="00F02686" w:rsidP="00EE395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Jest otwarty na korzystanie z bankowych narzędzi analizy zdolności kredytowej i rozwiązywania problemów decyzyjnych oraz ma świadomość konieczności doskonalenia nabytych umiejętności w tym zakresie.</w:t>
            </w:r>
          </w:p>
        </w:tc>
        <w:tc>
          <w:tcPr>
            <w:tcW w:w="1865" w:type="dxa"/>
          </w:tcPr>
          <w:p w14:paraId="7265EED7" w14:textId="729F7090" w:rsidR="006A7EAB" w:rsidRDefault="006A7EAB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K_K01</w:t>
            </w:r>
          </w:p>
          <w:p w14:paraId="6BD3E5FF" w14:textId="4B88B4D3" w:rsidR="00F02686" w:rsidRPr="004C0829" w:rsidRDefault="00F02686" w:rsidP="006A7EAB">
            <w:pPr>
              <w:spacing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K_K02</w:t>
            </w:r>
          </w:p>
        </w:tc>
      </w:tr>
    </w:tbl>
    <w:p w14:paraId="4554A810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42C0F66" w14:textId="77777777" w:rsidR="00152FBC" w:rsidRPr="004C0829" w:rsidRDefault="00152FBC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5BC05895" w14:textId="16FC8E99" w:rsidR="0085747A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>3.3</w:t>
      </w:r>
      <w:r w:rsidR="00EE3954">
        <w:rPr>
          <w:rFonts w:ascii="Corbel" w:hAnsi="Corbel"/>
          <w:b/>
          <w:sz w:val="24"/>
          <w:szCs w:val="24"/>
        </w:rPr>
        <w:t xml:space="preserve">. </w:t>
      </w:r>
      <w:r w:rsidR="0085747A" w:rsidRPr="004C0829">
        <w:rPr>
          <w:rFonts w:ascii="Corbel" w:hAnsi="Corbel"/>
          <w:b/>
          <w:sz w:val="24"/>
          <w:szCs w:val="24"/>
        </w:rPr>
        <w:t>T</w:t>
      </w:r>
      <w:r w:rsidR="006A7EAB">
        <w:rPr>
          <w:rFonts w:ascii="Corbel" w:hAnsi="Corbel"/>
          <w:b/>
          <w:sz w:val="24"/>
          <w:szCs w:val="24"/>
        </w:rPr>
        <w:t>reści programowe</w:t>
      </w:r>
    </w:p>
    <w:p w14:paraId="7D13461C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2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571B90" w:rsidRPr="004C0829" w14:paraId="7042F07F" w14:textId="77777777" w:rsidTr="00571B90">
        <w:tc>
          <w:tcPr>
            <w:tcW w:w="9520" w:type="dxa"/>
          </w:tcPr>
          <w:p w14:paraId="15DA3C2B" w14:textId="77777777" w:rsidR="00571B90" w:rsidRPr="004C0829" w:rsidRDefault="00571B90" w:rsidP="0051700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571B90" w:rsidRPr="004C0829" w14:paraId="65224BEF" w14:textId="77777777" w:rsidTr="00571B90">
        <w:tc>
          <w:tcPr>
            <w:tcW w:w="9520" w:type="dxa"/>
          </w:tcPr>
          <w:p w14:paraId="53111ECA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bankowe</w:t>
            </w:r>
          </w:p>
          <w:p w14:paraId="52D6FF87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ryzyka bankowego i jego rodzaje,</w:t>
            </w:r>
          </w:p>
          <w:p w14:paraId="1D15B736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przyczyny powstawania ryzyka w działalności bankowej oraz sposoby ograniczania.</w:t>
            </w:r>
          </w:p>
        </w:tc>
      </w:tr>
      <w:tr w:rsidR="00571B90" w:rsidRPr="004C0829" w14:paraId="733BFC94" w14:textId="77777777" w:rsidTr="00571B90">
        <w:tc>
          <w:tcPr>
            <w:tcW w:w="9520" w:type="dxa"/>
          </w:tcPr>
          <w:p w14:paraId="6FC80E4D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</w:t>
            </w:r>
          </w:p>
          <w:p w14:paraId="68D99130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pojęcie i klasyfikacja ryzyka kredytowego,</w:t>
            </w:r>
          </w:p>
          <w:p w14:paraId="7DA3C9F5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instrumenty zarządzania ryzykiem kredytowym,</w:t>
            </w:r>
          </w:p>
          <w:p w14:paraId="0F87AEF2" w14:textId="77777777" w:rsidR="00571B90" w:rsidRPr="004C0829" w:rsidRDefault="00571B90" w:rsidP="0051700D">
            <w:pPr>
              <w:autoSpaceDE w:val="0"/>
              <w:autoSpaceDN w:val="0"/>
              <w:adjustRightInd w:val="0"/>
              <w:spacing w:after="0"/>
              <w:rPr>
                <w:rFonts w:ascii="Corbel" w:hAnsi="Corbel"/>
                <w:sz w:val="24"/>
                <w:szCs w:val="24"/>
                <w:lang w:eastAsia="pl-PL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klasyfikacja metod oceny zdolności kredytowej,</w:t>
            </w:r>
          </w:p>
          <w:p w14:paraId="634F45F7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- monitoring i windykacja należności bankowych.</w:t>
            </w:r>
          </w:p>
        </w:tc>
      </w:tr>
      <w:tr w:rsidR="00571B90" w:rsidRPr="004C0829" w14:paraId="75620122" w14:textId="77777777" w:rsidTr="00571B90">
        <w:tc>
          <w:tcPr>
            <w:tcW w:w="9520" w:type="dxa"/>
          </w:tcPr>
          <w:p w14:paraId="5F55B086" w14:textId="77777777" w:rsidR="00571B90" w:rsidRPr="004C0829" w:rsidRDefault="00571B90" w:rsidP="0051700D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punktowej oceny ryzyka bankowego</w:t>
            </w:r>
          </w:p>
        </w:tc>
      </w:tr>
      <w:tr w:rsidR="00571B90" w:rsidRPr="004C0829" w14:paraId="346C8BCA" w14:textId="77777777" w:rsidTr="00571B90">
        <w:tc>
          <w:tcPr>
            <w:tcW w:w="9520" w:type="dxa"/>
          </w:tcPr>
          <w:p w14:paraId="4BD26A3D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lastRenderedPageBreak/>
              <w:t>Metody oceny zdolności kredytowej przedsiębiorstwa wybranych banków</w:t>
            </w:r>
          </w:p>
          <w:p w14:paraId="62428DC9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Skwantyfikowana metoda oceny kondycji finansowej</w:t>
            </w:r>
          </w:p>
          <w:p w14:paraId="2E4639E1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BOŚ S.A.</w:t>
            </w:r>
          </w:p>
          <w:p w14:paraId="572728C1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BPH S.A.</w:t>
            </w:r>
          </w:p>
          <w:p w14:paraId="145360EA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BSK ING S.A.</w:t>
            </w:r>
          </w:p>
          <w:p w14:paraId="5DB99A97" w14:textId="77777777" w:rsidR="00571B90" w:rsidRPr="004C0829" w:rsidRDefault="00571B90" w:rsidP="00571B90">
            <w:pPr>
              <w:numPr>
                <w:ilvl w:val="0"/>
                <w:numId w:val="9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Metoda PeKaO S.A.</w:t>
            </w:r>
          </w:p>
        </w:tc>
      </w:tr>
      <w:tr w:rsidR="00571B90" w:rsidRPr="004C0829" w14:paraId="6228F741" w14:textId="77777777" w:rsidTr="00571B90">
        <w:tc>
          <w:tcPr>
            <w:tcW w:w="9520" w:type="dxa"/>
          </w:tcPr>
          <w:p w14:paraId="433BA4AA" w14:textId="77777777" w:rsidR="00571B90" w:rsidRPr="004C0829" w:rsidRDefault="00571B90" w:rsidP="0051700D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Ocena wiarygodności diagnostycznej bankowych metod oceny kondycji finansowej firmy</w:t>
            </w:r>
          </w:p>
        </w:tc>
      </w:tr>
    </w:tbl>
    <w:p w14:paraId="733152FC" w14:textId="77777777" w:rsidR="0085747A" w:rsidRPr="004C0829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464989C7" w14:textId="77777777" w:rsidR="0085747A" w:rsidRPr="004C0829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4C0829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4C0829">
        <w:rPr>
          <w:rFonts w:ascii="Corbel" w:hAnsi="Corbel"/>
          <w:sz w:val="24"/>
          <w:szCs w:val="24"/>
        </w:rPr>
        <w:t xml:space="preserve">, </w:t>
      </w:r>
      <w:r w:rsidRPr="004C0829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4C0829" w14:paraId="2F5B3963" w14:textId="77777777" w:rsidTr="00FD24AD">
        <w:tc>
          <w:tcPr>
            <w:tcW w:w="9520" w:type="dxa"/>
          </w:tcPr>
          <w:p w14:paraId="00ED6C2A" w14:textId="77777777" w:rsidR="0085747A" w:rsidRPr="004C0829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F02686" w:rsidRPr="004C0829" w14:paraId="7BDBAFB0" w14:textId="77777777" w:rsidTr="00FD24AD">
        <w:tc>
          <w:tcPr>
            <w:tcW w:w="9520" w:type="dxa"/>
          </w:tcPr>
          <w:p w14:paraId="0827D9D0" w14:textId="595271C2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Ryzyko bankowe – klasyfikacja, strategie zarządzania</w:t>
            </w:r>
          </w:p>
        </w:tc>
      </w:tr>
      <w:tr w:rsidR="00F02686" w:rsidRPr="004C0829" w14:paraId="52C24D11" w14:textId="77777777" w:rsidTr="00FD24AD">
        <w:tc>
          <w:tcPr>
            <w:tcW w:w="9520" w:type="dxa"/>
          </w:tcPr>
          <w:p w14:paraId="35EFFCCE" w14:textId="02AB5145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>Ryzyko kredytowe przedsiębiorstw (pojęcie i klasyfikacja ryzyka kredytowego, - instrumenty zarządzania ryzykiem kredytowym, klasyfikacja metod oceny zdolności kredytowej, monitoring i windykacja należności bankowych, determinanty doboru metody oceny zdolności kredytowej).</w:t>
            </w:r>
          </w:p>
        </w:tc>
      </w:tr>
      <w:tr w:rsidR="00F02686" w:rsidRPr="004C0829" w14:paraId="46EBA714" w14:textId="77777777" w:rsidTr="00E33165">
        <w:tc>
          <w:tcPr>
            <w:tcW w:w="9520" w:type="dxa"/>
            <w:vAlign w:val="center"/>
          </w:tcPr>
          <w:p w14:paraId="30B911C6" w14:textId="6262891D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punktowe oceny ryzyka bankowego (</w:t>
            </w:r>
            <w:r w:rsidRPr="004C0829">
              <w:rPr>
                <w:rFonts w:ascii="Corbel" w:hAnsi="Corbel"/>
                <w:sz w:val="24"/>
                <w:szCs w:val="24"/>
                <w:lang w:eastAsia="pl-PL"/>
              </w:rPr>
              <w:t xml:space="preserve"> scoring kredytowy jako ilościowa ocena ryzyka kredytowego, metody analizy danych stosowane w scoringu kredytowym, budowa modelu scoringowego i jego ocena)</w:t>
            </w:r>
          </w:p>
        </w:tc>
      </w:tr>
      <w:tr w:rsidR="00F02686" w:rsidRPr="004C0829" w14:paraId="0EF1D39C" w14:textId="77777777" w:rsidTr="00E33165">
        <w:tc>
          <w:tcPr>
            <w:tcW w:w="9520" w:type="dxa"/>
            <w:vAlign w:val="center"/>
          </w:tcPr>
          <w:p w14:paraId="59759569" w14:textId="36C6ADDB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oceny zdolności kredytowej przedsiębiorstwa wybranych banków</w:t>
            </w:r>
          </w:p>
        </w:tc>
      </w:tr>
      <w:tr w:rsidR="00F02686" w:rsidRPr="004C0829" w14:paraId="04CB46F8" w14:textId="77777777" w:rsidTr="00E33165">
        <w:tc>
          <w:tcPr>
            <w:tcW w:w="9520" w:type="dxa"/>
            <w:vAlign w:val="center"/>
          </w:tcPr>
          <w:p w14:paraId="6E4FC1D0" w14:textId="0652FD24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Zrównoważona karta wyników </w:t>
            </w:r>
            <w:r w:rsidRPr="004C0829">
              <w:rPr>
                <w:rFonts w:ascii="Corbel" w:hAnsi="Corbel"/>
                <w:i/>
                <w:sz w:val="24"/>
                <w:szCs w:val="24"/>
              </w:rPr>
              <w:t>(Balanced Scorecard)</w:t>
            </w:r>
          </w:p>
        </w:tc>
      </w:tr>
      <w:tr w:rsidR="00F02686" w:rsidRPr="004C0829" w14:paraId="3452E04E" w14:textId="77777777" w:rsidTr="00E33165">
        <w:tc>
          <w:tcPr>
            <w:tcW w:w="9520" w:type="dxa"/>
            <w:vAlign w:val="center"/>
          </w:tcPr>
          <w:p w14:paraId="4C3F52A8" w14:textId="2169DCE9" w:rsidR="00F02686" w:rsidRPr="004C0829" w:rsidRDefault="00F02686" w:rsidP="00F02686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Metody weryfikacji wiarygodności diagnostycznej bankowych metod oceny zdolności kredytowej</w:t>
            </w:r>
          </w:p>
        </w:tc>
      </w:tr>
    </w:tbl>
    <w:p w14:paraId="0313640A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9F18576" w14:textId="128FF705" w:rsidR="0085747A" w:rsidRPr="004C0829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3.4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Metody dydaktyczne</w:t>
      </w:r>
    </w:p>
    <w:p w14:paraId="6199D1B1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0259EAC" w14:textId="77777777" w:rsidR="00571B90" w:rsidRPr="004C0829" w:rsidRDefault="00571B90" w:rsidP="00571B90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Wykład: wykład problemowy </w:t>
      </w:r>
      <w:r>
        <w:rPr>
          <w:rFonts w:ascii="Corbel" w:hAnsi="Corbel"/>
          <w:b w:val="0"/>
          <w:smallCaps w:val="0"/>
          <w:szCs w:val="24"/>
        </w:rPr>
        <w:t>z prezentacją multimedialną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1A481286" w14:textId="7D0EA368" w:rsidR="00BC1C6D" w:rsidRPr="004C0829" w:rsidRDefault="00BC1C6D" w:rsidP="00BC1C6D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 xml:space="preserve">Ćwiczenia: </w:t>
      </w:r>
      <w:r w:rsidR="00F02686" w:rsidRPr="004C0829">
        <w:rPr>
          <w:rFonts w:ascii="Corbel" w:hAnsi="Corbel"/>
          <w:b w:val="0"/>
          <w:smallCaps w:val="0"/>
          <w:szCs w:val="24"/>
        </w:rPr>
        <w:t>analiza tekstów z dyskusją, metoda projektów (projekt badawczy, wdrożeniowy, praktyczny), praca w grupach (rozwiązywanie zadań, dyskusja),</w:t>
      </w:r>
      <w:r w:rsidR="00EE3954">
        <w:rPr>
          <w:rFonts w:ascii="Corbel" w:hAnsi="Corbel"/>
          <w:b w:val="0"/>
          <w:smallCaps w:val="0"/>
          <w:szCs w:val="24"/>
        </w:rPr>
        <w:t xml:space="preserve"> </w:t>
      </w:r>
      <w:r w:rsidR="00F02686" w:rsidRPr="004C0829">
        <w:rPr>
          <w:rFonts w:ascii="Corbel" w:hAnsi="Corbel"/>
          <w:b w:val="0"/>
          <w:smallCaps w:val="0"/>
          <w:szCs w:val="24"/>
        </w:rPr>
        <w:t>gry dydaktyczne</w:t>
      </w:r>
      <w:r w:rsidRPr="004C0829">
        <w:rPr>
          <w:rFonts w:ascii="Corbel" w:hAnsi="Corbel"/>
          <w:b w:val="0"/>
          <w:smallCaps w:val="0"/>
          <w:szCs w:val="24"/>
        </w:rPr>
        <w:t>.</w:t>
      </w:r>
    </w:p>
    <w:p w14:paraId="6E9EF6B2" w14:textId="738EF5ED" w:rsidR="00BC1C6D" w:rsidRPr="00EE3954" w:rsidRDefault="00EE3954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0"/>
        </w:rPr>
      </w:pPr>
      <w:r w:rsidRPr="00EE3954">
        <w:rPr>
          <w:rFonts w:ascii="Corbel" w:hAnsi="Corbel"/>
          <w:b w:val="0"/>
          <w:smallCaps w:val="0"/>
          <w:szCs w:val="20"/>
        </w:rPr>
        <w:t>Możliwość wykorzystanie platformy MS Teams.</w:t>
      </w:r>
    </w:p>
    <w:p w14:paraId="602F9744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EBAC061" w14:textId="77777777" w:rsidR="00EE3954" w:rsidRPr="004C0829" w:rsidRDefault="00EE3954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CCAEA0A" w14:textId="77777777" w:rsidR="0085747A" w:rsidRPr="004C0829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4. </w:t>
      </w:r>
      <w:r w:rsidR="0085747A" w:rsidRPr="004C0829">
        <w:rPr>
          <w:rFonts w:ascii="Corbel" w:hAnsi="Corbel"/>
          <w:smallCaps w:val="0"/>
          <w:szCs w:val="24"/>
        </w:rPr>
        <w:t>METODY I KRYTERIA OCENY</w:t>
      </w:r>
    </w:p>
    <w:p w14:paraId="2F814F69" w14:textId="77777777" w:rsidR="00923D7D" w:rsidRPr="004C0829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ED03774" w14:textId="1D730FD3" w:rsidR="0085747A" w:rsidRPr="004C0829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4.1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Sposoby weryfikacji efektów </w:t>
      </w:r>
      <w:r w:rsidR="00C05F44" w:rsidRPr="004C0829">
        <w:rPr>
          <w:rFonts w:ascii="Corbel" w:hAnsi="Corbel"/>
          <w:smallCaps w:val="0"/>
          <w:szCs w:val="24"/>
        </w:rPr>
        <w:t>uczenia się</w:t>
      </w:r>
    </w:p>
    <w:p w14:paraId="64EC1B7B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4C0829" w14:paraId="1537DE26" w14:textId="77777777" w:rsidTr="00F24FFC">
        <w:tc>
          <w:tcPr>
            <w:tcW w:w="1962" w:type="dxa"/>
            <w:vAlign w:val="center"/>
          </w:tcPr>
          <w:p w14:paraId="50E71C51" w14:textId="77777777" w:rsidR="0085747A" w:rsidRPr="004C0829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14:paraId="4D363913" w14:textId="77777777" w:rsidR="0085747A" w:rsidRPr="004C0829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34386C17" w14:textId="77777777" w:rsidR="0085747A" w:rsidRPr="004C0829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14:paraId="73976E31" w14:textId="77777777" w:rsidR="00923D7D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36B44B7" w14:textId="77777777" w:rsidR="0085747A" w:rsidRPr="004C0829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="00F02686" w:rsidRPr="004C0829" w14:paraId="43E59ED9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C5332" w14:textId="515C8DA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01 </w:t>
            </w:r>
          </w:p>
        </w:tc>
        <w:tc>
          <w:tcPr>
            <w:tcW w:w="5441" w:type="dxa"/>
          </w:tcPr>
          <w:p w14:paraId="19506169" w14:textId="35315A4B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3BB5AE1F" w14:textId="6A00E1D7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6A60C268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0BBE87" w14:textId="2378C832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02</w:t>
            </w:r>
          </w:p>
        </w:tc>
        <w:tc>
          <w:tcPr>
            <w:tcW w:w="5441" w:type="dxa"/>
          </w:tcPr>
          <w:p w14:paraId="6C9916C2" w14:textId="2B69650F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</w:t>
            </w:r>
          </w:p>
        </w:tc>
        <w:tc>
          <w:tcPr>
            <w:tcW w:w="2117" w:type="dxa"/>
          </w:tcPr>
          <w:p w14:paraId="480B08E3" w14:textId="3CD40228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5133D73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EF6BC" w14:textId="3220CD81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03</w:t>
            </w:r>
          </w:p>
        </w:tc>
        <w:tc>
          <w:tcPr>
            <w:tcW w:w="5441" w:type="dxa"/>
          </w:tcPr>
          <w:p w14:paraId="621C53CD" w14:textId="25CFFC46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14:paraId="73C7C094" w14:textId="2BD25F10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7496CC60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C9F75" w14:textId="41BE01F6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 xml:space="preserve">04 </w:t>
            </w:r>
          </w:p>
        </w:tc>
        <w:tc>
          <w:tcPr>
            <w:tcW w:w="5441" w:type="dxa"/>
          </w:tcPr>
          <w:p w14:paraId="122E4963" w14:textId="4B7AB026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kolokwium, projekt</w:t>
            </w:r>
          </w:p>
        </w:tc>
        <w:tc>
          <w:tcPr>
            <w:tcW w:w="2117" w:type="dxa"/>
          </w:tcPr>
          <w:p w14:paraId="14C21470" w14:textId="7E1391CA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ćwiczenia</w:t>
            </w:r>
          </w:p>
        </w:tc>
      </w:tr>
      <w:tr w:rsidR="00F02686" w:rsidRPr="004C0829" w14:paraId="73DE8BDC" w14:textId="77777777" w:rsidTr="00314F12"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C4439" w14:textId="7FAB337D" w:rsidR="00F02686" w:rsidRPr="004C0829" w:rsidRDefault="00EE3954" w:rsidP="00F02686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</w:t>
            </w:r>
            <w:r w:rsidR="00F02686" w:rsidRPr="004C0829">
              <w:rPr>
                <w:rFonts w:ascii="Corbel" w:hAnsi="Corbel"/>
                <w:b w:val="0"/>
                <w:szCs w:val="24"/>
              </w:rPr>
              <w:t>05</w:t>
            </w:r>
          </w:p>
        </w:tc>
        <w:tc>
          <w:tcPr>
            <w:tcW w:w="5441" w:type="dxa"/>
          </w:tcPr>
          <w:p w14:paraId="55D2200A" w14:textId="3F0E7DB8" w:rsidR="00F02686" w:rsidRPr="004C0829" w:rsidRDefault="00F02686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obserwacja postawy podczas ćwiczeń, projekt</w:t>
            </w:r>
          </w:p>
        </w:tc>
        <w:tc>
          <w:tcPr>
            <w:tcW w:w="2117" w:type="dxa"/>
          </w:tcPr>
          <w:p w14:paraId="7923F798" w14:textId="5A7C72D6" w:rsidR="00F02686" w:rsidRPr="004C0829" w:rsidRDefault="00EE3954" w:rsidP="00EE395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ć</w:t>
            </w:r>
            <w:r w:rsidR="00F02686" w:rsidRPr="004C0829">
              <w:rPr>
                <w:rFonts w:ascii="Corbel" w:hAnsi="Corbel"/>
                <w:b w:val="0"/>
                <w:smallCaps w:val="0"/>
                <w:szCs w:val="24"/>
              </w:rPr>
              <w:t>wiczenia</w:t>
            </w:r>
          </w:p>
        </w:tc>
      </w:tr>
    </w:tbl>
    <w:p w14:paraId="5D45EBF6" w14:textId="77777777" w:rsidR="00923D7D" w:rsidRPr="004C0829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E7A1229" w14:textId="734E5940" w:rsidR="0085747A" w:rsidRPr="004C0829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>4.2</w:t>
      </w:r>
      <w:r w:rsidR="00EE3954">
        <w:rPr>
          <w:rFonts w:ascii="Corbel" w:hAnsi="Corbel"/>
          <w:smallCaps w:val="0"/>
          <w:szCs w:val="24"/>
        </w:rPr>
        <w:t>.</w:t>
      </w:r>
      <w:r w:rsidRPr="004C0829">
        <w:rPr>
          <w:rFonts w:ascii="Corbel" w:hAnsi="Corbel"/>
          <w:smallCaps w:val="0"/>
          <w:szCs w:val="24"/>
        </w:rPr>
        <w:t xml:space="preserve"> </w:t>
      </w:r>
      <w:r w:rsidR="0085747A" w:rsidRPr="004C0829">
        <w:rPr>
          <w:rFonts w:ascii="Corbel" w:hAnsi="Corbel"/>
          <w:smallCaps w:val="0"/>
          <w:szCs w:val="24"/>
        </w:rPr>
        <w:t>Warunki zaliczenia przedmiotu (kryteria oceniania)</w:t>
      </w:r>
    </w:p>
    <w:p w14:paraId="0C1787EA" w14:textId="77777777" w:rsidR="00923D7D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4C0829" w14:paraId="442B12DD" w14:textId="77777777" w:rsidTr="00923D7D">
        <w:tc>
          <w:tcPr>
            <w:tcW w:w="9670" w:type="dxa"/>
          </w:tcPr>
          <w:p w14:paraId="7DE05E2B" w14:textId="77777777" w:rsidR="00F24FFC" w:rsidRPr="004C0829" w:rsidRDefault="00F24FFC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Ćwiczenia: </w:t>
            </w:r>
          </w:p>
          <w:p w14:paraId="460A574F" w14:textId="17FDFC18" w:rsidR="00F02686" w:rsidRPr="004C0829" w:rsidRDefault="00F02686" w:rsidP="00F02686">
            <w:pPr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lastRenderedPageBreak/>
              <w:t>uzyskanie ocen pozytywnych z 2 kolokwiów oraz wykonanie i zaliczenie pracy projektowej.</w:t>
            </w:r>
          </w:p>
          <w:p w14:paraId="6462FD84" w14:textId="1E7BC48F" w:rsidR="00F24FFC" w:rsidRPr="004C0829" w:rsidRDefault="006A7EAB" w:rsidP="00F24FF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7EAB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przez prowadzących zajęcia do poszczególnych prac i aktywności składających się na zaliczenie przedmiotu.</w:t>
            </w:r>
          </w:p>
          <w:p w14:paraId="54225531" w14:textId="2AB9B76E" w:rsidR="0085747A" w:rsidRPr="004C0829" w:rsidRDefault="00152FBC" w:rsidP="00152FB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</w:tbl>
    <w:p w14:paraId="437F8EDD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F988151" w14:textId="77777777" w:rsidR="009F4610" w:rsidRPr="004C0829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4C0829">
        <w:rPr>
          <w:rFonts w:ascii="Corbel" w:hAnsi="Corbel"/>
          <w:b/>
          <w:sz w:val="24"/>
          <w:szCs w:val="24"/>
        </w:rPr>
        <w:t xml:space="preserve">5. </w:t>
      </w:r>
      <w:r w:rsidR="00C61DC5" w:rsidRPr="004C0829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68A5A969" w14:textId="77777777" w:rsidR="0085747A" w:rsidRPr="004C0829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4C0829" w14:paraId="239F5ABA" w14:textId="77777777" w:rsidTr="00D45B17">
        <w:tc>
          <w:tcPr>
            <w:tcW w:w="4902" w:type="dxa"/>
            <w:vAlign w:val="center"/>
          </w:tcPr>
          <w:p w14:paraId="366108B2" w14:textId="77777777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18" w:type="dxa"/>
            <w:vAlign w:val="center"/>
          </w:tcPr>
          <w:p w14:paraId="43976F8D" w14:textId="3FC5A773" w:rsidR="0085747A" w:rsidRPr="004C0829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4C0829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352D92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4C0829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D45B17" w:rsidRPr="004C0829" w14:paraId="41D7342E" w14:textId="77777777" w:rsidTr="00D45B17">
        <w:tc>
          <w:tcPr>
            <w:tcW w:w="4902" w:type="dxa"/>
          </w:tcPr>
          <w:p w14:paraId="336857A1" w14:textId="2E187997" w:rsidR="00D45B17" w:rsidRPr="004C0829" w:rsidRDefault="00D45B17" w:rsidP="000552C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18" w:type="dxa"/>
            <w:vAlign w:val="center"/>
          </w:tcPr>
          <w:p w14:paraId="44F68EF5" w14:textId="5F8EDB60" w:rsidR="00D45B17" w:rsidRPr="004C0829" w:rsidRDefault="008E185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D45B17" w:rsidRPr="004C0829" w14:paraId="14748C99" w14:textId="77777777" w:rsidTr="00D45B17">
        <w:tc>
          <w:tcPr>
            <w:tcW w:w="4902" w:type="dxa"/>
          </w:tcPr>
          <w:p w14:paraId="77F9A71E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14:paraId="3F8D2502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18" w:type="dxa"/>
            <w:vAlign w:val="center"/>
          </w:tcPr>
          <w:p w14:paraId="24D181FD" w14:textId="5FA3610D" w:rsidR="00D45B17" w:rsidRPr="004C0829" w:rsidRDefault="00A30361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D45B17" w:rsidRPr="004C0829" w14:paraId="41367D30" w14:textId="77777777" w:rsidTr="00D45B17">
        <w:tc>
          <w:tcPr>
            <w:tcW w:w="4902" w:type="dxa"/>
          </w:tcPr>
          <w:p w14:paraId="4F573F09" w14:textId="02DFBAA5" w:rsidR="00D45B17" w:rsidRPr="004C0829" w:rsidRDefault="00D45B17" w:rsidP="00EE395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 xml:space="preserve">Godziny niekontaktowe – praca własna studenta (przygotowanie do zajęć,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zaliczenia</w:t>
            </w:r>
            <w:r w:rsidRPr="004C0829">
              <w:rPr>
                <w:rFonts w:ascii="Corbel" w:hAnsi="Corbel"/>
                <w:sz w:val="24"/>
                <w:szCs w:val="24"/>
              </w:rPr>
              <w:t xml:space="preserve">, napisanie </w:t>
            </w:r>
            <w:r w:rsidR="00152FBC" w:rsidRPr="004C0829">
              <w:rPr>
                <w:rFonts w:ascii="Corbel" w:hAnsi="Corbel"/>
                <w:sz w:val="24"/>
                <w:szCs w:val="24"/>
              </w:rPr>
              <w:t>pracy zaliczeniowej</w:t>
            </w:r>
            <w:r w:rsidRPr="004C0829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18" w:type="dxa"/>
            <w:vAlign w:val="center"/>
          </w:tcPr>
          <w:p w14:paraId="611A18CE" w14:textId="08557A10" w:rsidR="00D45B17" w:rsidRPr="004C0829" w:rsidRDefault="00571B9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D45B17" w:rsidRPr="004C0829" w14:paraId="45A3E8D7" w14:textId="77777777" w:rsidTr="00D45B17">
        <w:tc>
          <w:tcPr>
            <w:tcW w:w="4902" w:type="dxa"/>
          </w:tcPr>
          <w:p w14:paraId="626D78EC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4C0829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8" w:type="dxa"/>
            <w:vAlign w:val="center"/>
          </w:tcPr>
          <w:p w14:paraId="1CC4D173" w14:textId="0BFB5D44" w:rsidR="00D45B17" w:rsidRPr="004C0829" w:rsidRDefault="00571B9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D45B17" w:rsidRPr="004C0829" w14:paraId="761AF2EE" w14:textId="77777777" w:rsidTr="00D45B17">
        <w:tc>
          <w:tcPr>
            <w:tcW w:w="4902" w:type="dxa"/>
          </w:tcPr>
          <w:p w14:paraId="3C28658F" w14:textId="77777777" w:rsidR="00D45B17" w:rsidRPr="004C0829" w:rsidRDefault="00D45B17" w:rsidP="00D45B1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4C0829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8" w:type="dxa"/>
            <w:vAlign w:val="center"/>
          </w:tcPr>
          <w:p w14:paraId="74CCF68A" w14:textId="39D99182" w:rsidR="00D45B17" w:rsidRPr="004C0829" w:rsidRDefault="00571B90" w:rsidP="00D45B1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02E69CC2" w14:textId="77777777" w:rsidR="0085747A" w:rsidRPr="004C0829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4C0829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4C0829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4188189" w14:textId="77777777" w:rsidR="003E1941" w:rsidRPr="004C0829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B2E546B" w14:textId="77777777" w:rsidR="0085747A" w:rsidRPr="004C0829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6. </w:t>
      </w:r>
      <w:r w:rsidR="0085747A" w:rsidRPr="004C0829">
        <w:rPr>
          <w:rFonts w:ascii="Corbel" w:hAnsi="Corbel"/>
          <w:smallCaps w:val="0"/>
          <w:szCs w:val="24"/>
        </w:rPr>
        <w:t>PRAKTYKI ZAWO</w:t>
      </w:r>
      <w:r w:rsidR="009D3F3B" w:rsidRPr="004C0829">
        <w:rPr>
          <w:rFonts w:ascii="Corbel" w:hAnsi="Corbel"/>
          <w:smallCaps w:val="0"/>
          <w:szCs w:val="24"/>
        </w:rPr>
        <w:t>DOWE W RAMACH PRZEDMIOTU</w:t>
      </w:r>
    </w:p>
    <w:p w14:paraId="5B6949B6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4C0829" w14:paraId="2B1F2ED6" w14:textId="77777777" w:rsidTr="00D45B17">
        <w:trPr>
          <w:trHeight w:val="397"/>
        </w:trPr>
        <w:tc>
          <w:tcPr>
            <w:tcW w:w="2359" w:type="pct"/>
          </w:tcPr>
          <w:p w14:paraId="713DB7D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  <w:vAlign w:val="center"/>
          </w:tcPr>
          <w:p w14:paraId="67C27C15" w14:textId="0C981A4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4C0829" w14:paraId="175A14A7" w14:textId="77777777" w:rsidTr="00D45B17">
        <w:trPr>
          <w:trHeight w:val="397"/>
        </w:trPr>
        <w:tc>
          <w:tcPr>
            <w:tcW w:w="2359" w:type="pct"/>
          </w:tcPr>
          <w:p w14:paraId="66548F39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  <w:vAlign w:val="center"/>
          </w:tcPr>
          <w:p w14:paraId="5507627C" w14:textId="42343403" w:rsidR="0085747A" w:rsidRPr="004C0829" w:rsidRDefault="00D45B17" w:rsidP="00D45B1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75D709D4" w14:textId="77777777" w:rsidR="003E1941" w:rsidRPr="004C0829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5A10EF0" w14:textId="77777777" w:rsidR="0085747A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4C0829">
        <w:rPr>
          <w:rFonts w:ascii="Corbel" w:hAnsi="Corbel"/>
          <w:smallCaps w:val="0"/>
          <w:szCs w:val="24"/>
        </w:rPr>
        <w:t xml:space="preserve">7. </w:t>
      </w:r>
      <w:r w:rsidR="0085747A" w:rsidRPr="004C0829">
        <w:rPr>
          <w:rFonts w:ascii="Corbel" w:hAnsi="Corbel"/>
          <w:smallCaps w:val="0"/>
          <w:szCs w:val="24"/>
        </w:rPr>
        <w:t>LITERATURA</w:t>
      </w:r>
    </w:p>
    <w:p w14:paraId="1EC6F005" w14:textId="77777777" w:rsidR="00675843" w:rsidRPr="004C0829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4C0829" w14:paraId="0ACABF41" w14:textId="77777777" w:rsidTr="008962A4">
        <w:trPr>
          <w:trHeight w:val="397"/>
        </w:trPr>
        <w:tc>
          <w:tcPr>
            <w:tcW w:w="5000" w:type="pct"/>
          </w:tcPr>
          <w:p w14:paraId="62365840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421332A" w14:textId="3C039CDE" w:rsidR="00A30361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Bankowość: Podręcznik akademicki, pod red. W. L. Jaworskiego, Poltext, Warszawa 2005.</w:t>
            </w:r>
          </w:p>
          <w:p w14:paraId="6B1C5E0A" w14:textId="776EFA22" w:rsidR="00EE3954" w:rsidRPr="00EE3954" w:rsidRDefault="00A3036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Ryżewska S., Bankowa analiza przedsiębiorstwa na potrzeby oceny ryzyka kredytowego. BODiE, 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Poznań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 200</w:t>
            </w:r>
            <w:r w:rsidR="00450401" w:rsidRPr="00EE3954">
              <w:rPr>
                <w:rFonts w:ascii="Corbel" w:hAnsi="Corbel"/>
                <w:sz w:val="24"/>
                <w:szCs w:val="24"/>
                <w:lang w:eastAsia="pl-PL"/>
              </w:rPr>
              <w:t>9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.</w:t>
            </w:r>
          </w:p>
          <w:p w14:paraId="50F2B9B2" w14:textId="3A508E29" w:rsidR="00450401" w:rsidRPr="00EE3954" w:rsidRDefault="00450401" w:rsidP="00EE3954">
            <w:pPr>
              <w:pStyle w:val="Akapitzlist"/>
              <w:numPr>
                <w:ilvl w:val="0"/>
                <w:numId w:val="19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Lichota W., Polskie specjalne strefy ekonomiczne - Efekty finansowe, Wydawnictwo Wyższej Szkoły Biznesu i Przedsiębiorczości w Ostrowcu Świętokrzyskim, Ostrowiec Świętokrzyski 2019.</w:t>
            </w:r>
          </w:p>
        </w:tc>
      </w:tr>
      <w:tr w:rsidR="0085747A" w:rsidRPr="004C0829" w14:paraId="6F6FB0B1" w14:textId="77777777" w:rsidTr="008962A4">
        <w:trPr>
          <w:trHeight w:val="397"/>
        </w:trPr>
        <w:tc>
          <w:tcPr>
            <w:tcW w:w="5000" w:type="pct"/>
          </w:tcPr>
          <w:p w14:paraId="7AD77416" w14:textId="77777777" w:rsidR="0085747A" w:rsidRPr="004C0829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4C0829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4DBA5F2A" w14:textId="528BBEA9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Krasodomska J., Zarządzanie ryzykiem operacyjnym w bankach, PWE, Warszawa 2008.</w:t>
            </w:r>
          </w:p>
          <w:p w14:paraId="01E1B5E3" w14:textId="57913E6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Zaleska M., Ocena ekonomiczno-finansowa przedsiębiorstwa przez analityka bankowego (wyd. II poprawione i rozszerzone), Oficyna Wydawnicza SGH, Warszawa 2012.</w:t>
            </w:r>
          </w:p>
          <w:p w14:paraId="4B0B80F5" w14:textId="756EF6EB" w:rsidR="00A30361" w:rsidRPr="006A7EAB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val="en-GB" w:eastAsia="pl-PL"/>
              </w:rPr>
            </w:pPr>
            <w:r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Matuszyk A., Credit scoring, CeDeWu, Warszawa 2018</w:t>
            </w:r>
            <w:r w:rsidR="00A30361" w:rsidRPr="006A7EAB">
              <w:rPr>
                <w:rFonts w:ascii="Corbel" w:hAnsi="Corbel"/>
                <w:sz w:val="24"/>
                <w:szCs w:val="24"/>
                <w:lang w:val="en-GB" w:eastAsia="pl-PL"/>
              </w:rPr>
              <w:t>.</w:t>
            </w:r>
          </w:p>
          <w:p w14:paraId="135F1964" w14:textId="24E4E54B" w:rsidR="00A3036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Kitowski J., Próba oceny wiarygodności diagnostycznej bankowych metod badania kondycji finansowej przedsiębiorstw [w:] Finanse – nowe wyzwania teorii i praktyki. Finanse przedsiębiorstw (pod red. S. Wrzoska). „Prace Naukowe Uniwersytetu Ekonomicznego we Wrocławiu” nr 172. Wyd. Uniwersytetu Ekonomicznego we Wrocławiu, Wrocław 2011, s. 351-364.</w:t>
            </w:r>
          </w:p>
          <w:p w14:paraId="620ED2DC" w14:textId="66EB9B37" w:rsidR="00450401" w:rsidRPr="00EE3954" w:rsidRDefault="00A3036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 xml:space="preserve">Kitowski J., Metodyczne aspekty kryteriów bankowej oceny kondycji finansowej </w:t>
            </w: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lastRenderedPageBreak/>
              <w:t>przedsiębiorstwa [w:] „Prace Naukowe Uniwersytetu Ekonomicznego we Wrocławiu” nr 158, Zarządzanie finansami firm – teoria i praktyka (pod red. B. Bernasia i A. Kopińskiego). Wyd. Uniwersytetu Ekonomicznego we Wrocławiu, Wrocław 2011, s. 205-220.</w:t>
            </w:r>
          </w:p>
          <w:p w14:paraId="1F17CF12" w14:textId="1E6E296B" w:rsidR="00450401" w:rsidRPr="00EE3954" w:rsidRDefault="00450401" w:rsidP="00EE3954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spacing w:after="0" w:line="240" w:lineRule="auto"/>
              <w:ind w:left="284" w:hanging="284"/>
              <w:jc w:val="both"/>
              <w:rPr>
                <w:rFonts w:ascii="Corbel" w:hAnsi="Corbel"/>
                <w:sz w:val="24"/>
                <w:szCs w:val="24"/>
                <w:lang w:eastAsia="pl-PL"/>
              </w:rPr>
            </w:pPr>
            <w:r w:rsidRPr="00EE3954">
              <w:rPr>
                <w:rFonts w:ascii="Corbel" w:hAnsi="Corbel"/>
                <w:sz w:val="24"/>
                <w:szCs w:val="24"/>
                <w:lang w:eastAsia="pl-PL"/>
              </w:rPr>
              <w:t>Nowak M., Ocena zdolności kredytowej i ryzyka kredytowego – poradnik bankowca. Wydawnictwo BODiE. Poznań 2002.</w:t>
            </w:r>
          </w:p>
        </w:tc>
      </w:tr>
    </w:tbl>
    <w:p w14:paraId="2ADA5742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5525A9E" w14:textId="77777777" w:rsidR="0085747A" w:rsidRPr="004C0829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136B187F" w14:textId="77777777" w:rsidR="0085747A" w:rsidRPr="004C0829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4C0829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4C0829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ED2E3E" w14:textId="77777777" w:rsidR="001636AF" w:rsidRDefault="001636AF" w:rsidP="00C16ABF">
      <w:pPr>
        <w:spacing w:after="0" w:line="240" w:lineRule="auto"/>
      </w:pPr>
      <w:r>
        <w:separator/>
      </w:r>
    </w:p>
  </w:endnote>
  <w:endnote w:type="continuationSeparator" w:id="0">
    <w:p w14:paraId="44CA6034" w14:textId="77777777" w:rsidR="001636AF" w:rsidRDefault="001636A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CD3993" w14:textId="77777777" w:rsidR="001636AF" w:rsidRDefault="001636AF" w:rsidP="00C16ABF">
      <w:pPr>
        <w:spacing w:after="0" w:line="240" w:lineRule="auto"/>
      </w:pPr>
      <w:r>
        <w:separator/>
      </w:r>
    </w:p>
  </w:footnote>
  <w:footnote w:type="continuationSeparator" w:id="0">
    <w:p w14:paraId="5CAC6236" w14:textId="77777777" w:rsidR="001636AF" w:rsidRDefault="001636AF" w:rsidP="00C16ABF">
      <w:pPr>
        <w:spacing w:after="0" w:line="240" w:lineRule="auto"/>
      </w:pPr>
      <w:r>
        <w:continuationSeparator/>
      </w:r>
    </w:p>
  </w:footnote>
  <w:footnote w:id="1">
    <w:p w14:paraId="3C232FBA" w14:textId="77777777" w:rsidR="00152FBC" w:rsidRDefault="00152FBC" w:rsidP="00152FB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66807"/>
    <w:multiLevelType w:val="hybridMultilevel"/>
    <w:tmpl w:val="299A858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E34934"/>
    <w:multiLevelType w:val="hybridMultilevel"/>
    <w:tmpl w:val="0EAE8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EC43966"/>
    <w:multiLevelType w:val="hybridMultilevel"/>
    <w:tmpl w:val="9356BB5A"/>
    <w:lvl w:ilvl="0" w:tplc="0415000F">
      <w:start w:val="1"/>
      <w:numFmt w:val="decimal"/>
      <w:lvlText w:val="%1."/>
      <w:lvlJc w:val="left"/>
      <w:pPr>
        <w:ind w:left="754" w:hanging="360"/>
      </w:pPr>
    </w:lvl>
    <w:lvl w:ilvl="1" w:tplc="04150019" w:tentative="1">
      <w:start w:val="1"/>
      <w:numFmt w:val="lowerLetter"/>
      <w:lvlText w:val="%2."/>
      <w:lvlJc w:val="left"/>
      <w:pPr>
        <w:ind w:left="1474" w:hanging="360"/>
      </w:pPr>
    </w:lvl>
    <w:lvl w:ilvl="2" w:tplc="0415001B" w:tentative="1">
      <w:start w:val="1"/>
      <w:numFmt w:val="lowerRoman"/>
      <w:lvlText w:val="%3."/>
      <w:lvlJc w:val="right"/>
      <w:pPr>
        <w:ind w:left="2194" w:hanging="180"/>
      </w:pPr>
    </w:lvl>
    <w:lvl w:ilvl="3" w:tplc="0415000F" w:tentative="1">
      <w:start w:val="1"/>
      <w:numFmt w:val="decimal"/>
      <w:lvlText w:val="%4."/>
      <w:lvlJc w:val="left"/>
      <w:pPr>
        <w:ind w:left="2914" w:hanging="360"/>
      </w:pPr>
    </w:lvl>
    <w:lvl w:ilvl="4" w:tplc="04150019" w:tentative="1">
      <w:start w:val="1"/>
      <w:numFmt w:val="lowerLetter"/>
      <w:lvlText w:val="%5."/>
      <w:lvlJc w:val="left"/>
      <w:pPr>
        <w:ind w:left="3634" w:hanging="360"/>
      </w:pPr>
    </w:lvl>
    <w:lvl w:ilvl="5" w:tplc="0415001B" w:tentative="1">
      <w:start w:val="1"/>
      <w:numFmt w:val="lowerRoman"/>
      <w:lvlText w:val="%6."/>
      <w:lvlJc w:val="right"/>
      <w:pPr>
        <w:ind w:left="4354" w:hanging="180"/>
      </w:pPr>
    </w:lvl>
    <w:lvl w:ilvl="6" w:tplc="0415000F" w:tentative="1">
      <w:start w:val="1"/>
      <w:numFmt w:val="decimal"/>
      <w:lvlText w:val="%7."/>
      <w:lvlJc w:val="left"/>
      <w:pPr>
        <w:ind w:left="5074" w:hanging="360"/>
      </w:pPr>
    </w:lvl>
    <w:lvl w:ilvl="7" w:tplc="04150019" w:tentative="1">
      <w:start w:val="1"/>
      <w:numFmt w:val="lowerLetter"/>
      <w:lvlText w:val="%8."/>
      <w:lvlJc w:val="left"/>
      <w:pPr>
        <w:ind w:left="5794" w:hanging="360"/>
      </w:pPr>
    </w:lvl>
    <w:lvl w:ilvl="8" w:tplc="0415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2EE46BE"/>
    <w:multiLevelType w:val="hybridMultilevel"/>
    <w:tmpl w:val="68260B60"/>
    <w:lvl w:ilvl="0" w:tplc="417CA3E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920AB9"/>
    <w:multiLevelType w:val="hybridMultilevel"/>
    <w:tmpl w:val="36E675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AC3BB8"/>
    <w:multiLevelType w:val="hybridMultilevel"/>
    <w:tmpl w:val="9056A5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082B41"/>
    <w:multiLevelType w:val="hybridMultilevel"/>
    <w:tmpl w:val="874AC30E"/>
    <w:lvl w:ilvl="0" w:tplc="6770B6D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A23C0F"/>
    <w:multiLevelType w:val="hybridMultilevel"/>
    <w:tmpl w:val="6DE09B26"/>
    <w:lvl w:ilvl="0" w:tplc="9CF84334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C90214"/>
    <w:multiLevelType w:val="hybridMultilevel"/>
    <w:tmpl w:val="B74C51D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CD20D7C"/>
    <w:multiLevelType w:val="hybridMultilevel"/>
    <w:tmpl w:val="21B470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2266217"/>
    <w:multiLevelType w:val="hybridMultilevel"/>
    <w:tmpl w:val="B810B590"/>
    <w:lvl w:ilvl="0" w:tplc="69E291D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4EB2099"/>
    <w:multiLevelType w:val="hybridMultilevel"/>
    <w:tmpl w:val="90EA036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E7D6325"/>
    <w:multiLevelType w:val="hybridMultilevel"/>
    <w:tmpl w:val="828CA704"/>
    <w:lvl w:ilvl="0" w:tplc="DA765FBE">
      <w:start w:val="1"/>
      <w:numFmt w:val="decimal"/>
      <w:lvlText w:val="%1."/>
      <w:lvlJc w:val="left"/>
      <w:pPr>
        <w:ind w:left="720" w:hanging="360"/>
      </w:pPr>
      <w:rPr>
        <w:rFonts w:ascii="Corbel" w:eastAsia="Calibri" w:hAnsi="Corbel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952D77"/>
    <w:multiLevelType w:val="hybridMultilevel"/>
    <w:tmpl w:val="4288CD76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63E646F6"/>
    <w:multiLevelType w:val="hybridMultilevel"/>
    <w:tmpl w:val="03F2940E"/>
    <w:lvl w:ilvl="0" w:tplc="B286515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4FE24E2"/>
    <w:multiLevelType w:val="hybridMultilevel"/>
    <w:tmpl w:val="72A0F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2881A49"/>
    <w:multiLevelType w:val="hybridMultilevel"/>
    <w:tmpl w:val="E37206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B22E3A"/>
    <w:multiLevelType w:val="hybridMultilevel"/>
    <w:tmpl w:val="394A5A0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B75CA4"/>
    <w:multiLevelType w:val="hybridMultilevel"/>
    <w:tmpl w:val="9F1692B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5"/>
  </w:num>
  <w:num w:numId="3">
    <w:abstractNumId w:val="1"/>
  </w:num>
  <w:num w:numId="4">
    <w:abstractNumId w:val="11"/>
  </w:num>
  <w:num w:numId="5">
    <w:abstractNumId w:val="7"/>
  </w:num>
  <w:num w:numId="6">
    <w:abstractNumId w:val="8"/>
  </w:num>
  <w:num w:numId="7">
    <w:abstractNumId w:val="17"/>
  </w:num>
  <w:num w:numId="8">
    <w:abstractNumId w:val="13"/>
  </w:num>
  <w:num w:numId="9">
    <w:abstractNumId w:val="14"/>
  </w:num>
  <w:num w:numId="10">
    <w:abstractNumId w:val="9"/>
  </w:num>
  <w:num w:numId="11">
    <w:abstractNumId w:val="18"/>
  </w:num>
  <w:num w:numId="12">
    <w:abstractNumId w:val="16"/>
  </w:num>
  <w:num w:numId="13">
    <w:abstractNumId w:val="10"/>
  </w:num>
  <w:num w:numId="14">
    <w:abstractNumId w:val="19"/>
  </w:num>
  <w:num w:numId="15">
    <w:abstractNumId w:val="2"/>
  </w:num>
  <w:num w:numId="16">
    <w:abstractNumId w:val="6"/>
  </w:num>
  <w:num w:numId="17">
    <w:abstractNumId w:val="0"/>
  </w:num>
  <w:num w:numId="18">
    <w:abstractNumId w:val="12"/>
  </w:num>
  <w:num w:numId="19">
    <w:abstractNumId w:val="5"/>
  </w:num>
  <w:num w:numId="2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54A1F"/>
    <w:rsid w:val="000552C4"/>
    <w:rsid w:val="00070ED6"/>
    <w:rsid w:val="00073E2C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E7772"/>
    <w:rsid w:val="000F1C57"/>
    <w:rsid w:val="000F5615"/>
    <w:rsid w:val="00124BFF"/>
    <w:rsid w:val="0012560E"/>
    <w:rsid w:val="00127108"/>
    <w:rsid w:val="00131D48"/>
    <w:rsid w:val="00134B13"/>
    <w:rsid w:val="0013694A"/>
    <w:rsid w:val="00146BC0"/>
    <w:rsid w:val="00152FBC"/>
    <w:rsid w:val="00153C41"/>
    <w:rsid w:val="00153EDE"/>
    <w:rsid w:val="00154381"/>
    <w:rsid w:val="001636AF"/>
    <w:rsid w:val="001640A7"/>
    <w:rsid w:val="00164FA7"/>
    <w:rsid w:val="00166A03"/>
    <w:rsid w:val="001718A7"/>
    <w:rsid w:val="001737CF"/>
    <w:rsid w:val="0017512A"/>
    <w:rsid w:val="00176083"/>
    <w:rsid w:val="00182C9E"/>
    <w:rsid w:val="00186242"/>
    <w:rsid w:val="00192F37"/>
    <w:rsid w:val="001A0C08"/>
    <w:rsid w:val="001A70D2"/>
    <w:rsid w:val="001B4B58"/>
    <w:rsid w:val="001D0767"/>
    <w:rsid w:val="001D657B"/>
    <w:rsid w:val="001D7B54"/>
    <w:rsid w:val="001E0209"/>
    <w:rsid w:val="001F2CA2"/>
    <w:rsid w:val="001F41DD"/>
    <w:rsid w:val="00210935"/>
    <w:rsid w:val="002144C0"/>
    <w:rsid w:val="00215FA7"/>
    <w:rsid w:val="00216838"/>
    <w:rsid w:val="0022477D"/>
    <w:rsid w:val="002278A9"/>
    <w:rsid w:val="002336F9"/>
    <w:rsid w:val="0024028F"/>
    <w:rsid w:val="00244ABC"/>
    <w:rsid w:val="00257BBF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E4732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2D92"/>
    <w:rsid w:val="003530DD"/>
    <w:rsid w:val="0036000F"/>
    <w:rsid w:val="00363F78"/>
    <w:rsid w:val="003823BE"/>
    <w:rsid w:val="003A0A5B"/>
    <w:rsid w:val="003A1176"/>
    <w:rsid w:val="003B1B9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50401"/>
    <w:rsid w:val="00461EFC"/>
    <w:rsid w:val="004652C2"/>
    <w:rsid w:val="004706D1"/>
    <w:rsid w:val="00471326"/>
    <w:rsid w:val="0047598D"/>
    <w:rsid w:val="00480C52"/>
    <w:rsid w:val="004840FD"/>
    <w:rsid w:val="00490F7D"/>
    <w:rsid w:val="00491678"/>
    <w:rsid w:val="004968E2"/>
    <w:rsid w:val="004A3EEA"/>
    <w:rsid w:val="004A4D1F"/>
    <w:rsid w:val="004C0829"/>
    <w:rsid w:val="004D5282"/>
    <w:rsid w:val="004F1551"/>
    <w:rsid w:val="004F55A3"/>
    <w:rsid w:val="0050496F"/>
    <w:rsid w:val="00513B6F"/>
    <w:rsid w:val="00517C63"/>
    <w:rsid w:val="00521DF3"/>
    <w:rsid w:val="00527A39"/>
    <w:rsid w:val="005363C4"/>
    <w:rsid w:val="00536BDE"/>
    <w:rsid w:val="00543ACC"/>
    <w:rsid w:val="00546F72"/>
    <w:rsid w:val="00552483"/>
    <w:rsid w:val="0056696D"/>
    <w:rsid w:val="00571B90"/>
    <w:rsid w:val="0059484D"/>
    <w:rsid w:val="005A0855"/>
    <w:rsid w:val="005A133C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31BAF"/>
    <w:rsid w:val="00647FA8"/>
    <w:rsid w:val="00650C5F"/>
    <w:rsid w:val="00654934"/>
    <w:rsid w:val="006620D9"/>
    <w:rsid w:val="00671958"/>
    <w:rsid w:val="00675843"/>
    <w:rsid w:val="00696477"/>
    <w:rsid w:val="006A7EAB"/>
    <w:rsid w:val="006D050F"/>
    <w:rsid w:val="006D6139"/>
    <w:rsid w:val="006E5D65"/>
    <w:rsid w:val="006F1282"/>
    <w:rsid w:val="006F1FBC"/>
    <w:rsid w:val="006F31E2"/>
    <w:rsid w:val="00706544"/>
    <w:rsid w:val="007072BA"/>
    <w:rsid w:val="007115DB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71DA0"/>
    <w:rsid w:val="007722E6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435D"/>
    <w:rsid w:val="007D6E56"/>
    <w:rsid w:val="007F4155"/>
    <w:rsid w:val="00810FD2"/>
    <w:rsid w:val="0081554D"/>
    <w:rsid w:val="0081707E"/>
    <w:rsid w:val="00843D86"/>
    <w:rsid w:val="008449B3"/>
    <w:rsid w:val="008552A2"/>
    <w:rsid w:val="0085747A"/>
    <w:rsid w:val="00860168"/>
    <w:rsid w:val="008663AC"/>
    <w:rsid w:val="00874DD6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1851"/>
    <w:rsid w:val="008E64F4"/>
    <w:rsid w:val="008F12C9"/>
    <w:rsid w:val="008F6E29"/>
    <w:rsid w:val="00916188"/>
    <w:rsid w:val="00923D7D"/>
    <w:rsid w:val="00946B94"/>
    <w:rsid w:val="009508DF"/>
    <w:rsid w:val="00950DAC"/>
    <w:rsid w:val="00954A07"/>
    <w:rsid w:val="009832F2"/>
    <w:rsid w:val="00984B23"/>
    <w:rsid w:val="00990A92"/>
    <w:rsid w:val="00991867"/>
    <w:rsid w:val="00997D4F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9F7A74"/>
    <w:rsid w:val="00A00ECC"/>
    <w:rsid w:val="00A155EE"/>
    <w:rsid w:val="00A2245B"/>
    <w:rsid w:val="00A245B2"/>
    <w:rsid w:val="00A245D0"/>
    <w:rsid w:val="00A30110"/>
    <w:rsid w:val="00A30361"/>
    <w:rsid w:val="00A36899"/>
    <w:rsid w:val="00A371F6"/>
    <w:rsid w:val="00A43BF6"/>
    <w:rsid w:val="00A53FA5"/>
    <w:rsid w:val="00A54817"/>
    <w:rsid w:val="00A601C8"/>
    <w:rsid w:val="00A60799"/>
    <w:rsid w:val="00A72667"/>
    <w:rsid w:val="00A82F66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25DD"/>
    <w:rsid w:val="00B66529"/>
    <w:rsid w:val="00B75946"/>
    <w:rsid w:val="00B77D93"/>
    <w:rsid w:val="00B8056E"/>
    <w:rsid w:val="00B819C8"/>
    <w:rsid w:val="00B82308"/>
    <w:rsid w:val="00B90885"/>
    <w:rsid w:val="00BB520A"/>
    <w:rsid w:val="00BC1C6D"/>
    <w:rsid w:val="00BC797F"/>
    <w:rsid w:val="00BD15FB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4B5D"/>
    <w:rsid w:val="00C26CB7"/>
    <w:rsid w:val="00C324C1"/>
    <w:rsid w:val="00C36992"/>
    <w:rsid w:val="00C41B9B"/>
    <w:rsid w:val="00C56036"/>
    <w:rsid w:val="00C61DC5"/>
    <w:rsid w:val="00C67E92"/>
    <w:rsid w:val="00C70A26"/>
    <w:rsid w:val="00C766DF"/>
    <w:rsid w:val="00C94B98"/>
    <w:rsid w:val="00CA2B96"/>
    <w:rsid w:val="00CA38EA"/>
    <w:rsid w:val="00CA5089"/>
    <w:rsid w:val="00CA56E5"/>
    <w:rsid w:val="00CD6897"/>
    <w:rsid w:val="00CE5BAC"/>
    <w:rsid w:val="00CE66EE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45B17"/>
    <w:rsid w:val="00D552B2"/>
    <w:rsid w:val="00D608D1"/>
    <w:rsid w:val="00D74119"/>
    <w:rsid w:val="00D74B15"/>
    <w:rsid w:val="00D768B0"/>
    <w:rsid w:val="00D8075B"/>
    <w:rsid w:val="00D8678B"/>
    <w:rsid w:val="00DA2114"/>
    <w:rsid w:val="00DA6057"/>
    <w:rsid w:val="00DC6D0C"/>
    <w:rsid w:val="00DD5B82"/>
    <w:rsid w:val="00DE09C0"/>
    <w:rsid w:val="00DE4A14"/>
    <w:rsid w:val="00DF320D"/>
    <w:rsid w:val="00DF71C8"/>
    <w:rsid w:val="00E129B8"/>
    <w:rsid w:val="00E1552E"/>
    <w:rsid w:val="00E1719D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4832"/>
    <w:rsid w:val="00EA4E9D"/>
    <w:rsid w:val="00EC07AD"/>
    <w:rsid w:val="00EC4899"/>
    <w:rsid w:val="00EC7C62"/>
    <w:rsid w:val="00ED03AB"/>
    <w:rsid w:val="00ED1749"/>
    <w:rsid w:val="00ED32D2"/>
    <w:rsid w:val="00EE32DE"/>
    <w:rsid w:val="00EE3954"/>
    <w:rsid w:val="00EE5457"/>
    <w:rsid w:val="00F02686"/>
    <w:rsid w:val="00F070AB"/>
    <w:rsid w:val="00F17567"/>
    <w:rsid w:val="00F238DD"/>
    <w:rsid w:val="00F24FFC"/>
    <w:rsid w:val="00F27A7B"/>
    <w:rsid w:val="00F526AF"/>
    <w:rsid w:val="00F527FF"/>
    <w:rsid w:val="00F617C3"/>
    <w:rsid w:val="00F7066B"/>
    <w:rsid w:val="00F83B28"/>
    <w:rsid w:val="00F974DA"/>
    <w:rsid w:val="00FA3048"/>
    <w:rsid w:val="00FA46E5"/>
    <w:rsid w:val="00FB7DBA"/>
    <w:rsid w:val="00FC1C25"/>
    <w:rsid w:val="00FC3F45"/>
    <w:rsid w:val="00FD24AD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D4E8584"/>
  <w15:docId w15:val="{CE4531C2-250E-4559-BB25-1D011B884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E395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EE395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EE3954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E395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E3954"/>
    <w:rPr>
      <w:rFonts w:ascii="Calibri" w:hAnsi="Calibri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6ABC2CA9FF2E647AE48732EDA64DC59" ma:contentTypeVersion="4" ma:contentTypeDescription="Utwórz nowy dokument." ma:contentTypeScope="" ma:versionID="1012c189ec77372dc337ff5212703167">
  <xsd:schema xmlns:xsd="http://www.w3.org/2001/XMLSchema" xmlns:xs="http://www.w3.org/2001/XMLSchema" xmlns:p="http://schemas.microsoft.com/office/2006/metadata/properties" xmlns:ns2="2f69e356-c3d3-40a0-9ef1-e4c0bb501f53" targetNamespace="http://schemas.microsoft.com/office/2006/metadata/properties" ma:root="true" ma:fieldsID="4da979b477f044a74c431472ce85aed2" ns2:_="">
    <xsd:import namespace="2f69e356-c3d3-40a0-9ef1-e4c0bb50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69e356-c3d3-40a0-9ef1-e4c0bb501f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3E6555-0C8B-4FD7-AC7D-F738AD4AB87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88084324-4117-4458-8595-412CB4DDE5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69e356-c3d3-40a0-9ef1-e4c0bb50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671EE4C-C2A2-414E-A457-6DF4797F20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C63064C-05CB-4064-BB30-FE6A6C1BBD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63</TotalTime>
  <Pages>1</Pages>
  <Words>1095</Words>
  <Characters>6576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39</cp:revision>
  <cp:lastPrinted>2019-02-06T12:12:00Z</cp:lastPrinted>
  <dcterms:created xsi:type="dcterms:W3CDTF">2020-10-26T00:17:00Z</dcterms:created>
  <dcterms:modified xsi:type="dcterms:W3CDTF">2025-03-26T06:51:00Z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0x010100D6ABC2CA9FF2E647AE48732EDA64DC59</vt:lpwstr>
  </property>
</Properties>
</file>